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357A4">
      <w:pPr>
        <w:pStyle w:val="2"/>
      </w:pPr>
      <w:bookmarkStart w:id="0" w:name="_Toc375071055"/>
      <w:bookmarkStart w:id="1" w:name="_Toc389576874"/>
      <w:bookmarkStart w:id="2" w:name="_Toc392747548"/>
      <w:bookmarkEnd w:id="0"/>
      <w:r w:rsidRPr="00F54690">
        <w:t>HH3C-ENTITY-EXT-MIB</w:t>
      </w:r>
      <w:bookmarkEnd w:id="1"/>
      <w:bookmarkEnd w:id="2"/>
    </w:p>
    <w:p w:rsidR="00C357A4" w:rsidRPr="00F54690" w:rsidRDefault="00C357A4" w:rsidP="00F54690">
      <w:r w:rsidRPr="00F54690">
        <w:t>本节介绍</w:t>
      </w:r>
      <w:r w:rsidRPr="00F54690">
        <w:t>HH3C-ENTITY-EXT-MIB</w:t>
      </w:r>
      <w:r w:rsidRPr="00F54690">
        <w:t>模块输出的告警信息。</w:t>
      </w:r>
    </w:p>
    <w:p w:rsidR="00C357A4" w:rsidRPr="00F54690" w:rsidRDefault="00C357A4" w:rsidP="00F54690">
      <w:pPr>
        <w:pStyle w:val="3"/>
      </w:pPr>
      <w:bookmarkStart w:id="3" w:name="_Toc389576875"/>
      <w:bookmarkStart w:id="4" w:name="_Toc392747549"/>
      <w:r w:rsidRPr="00F54690">
        <w:t>hh3cEntityExtTemperatureThresholdNotification</w:t>
      </w:r>
      <w:bookmarkEnd w:id="3"/>
      <w:bookmarkEnd w:id="4"/>
    </w:p>
    <w:p w:rsidR="00C357A4" w:rsidRPr="00F54690" w:rsidRDefault="00C357A4" w:rsidP="00F54690">
      <w:pPr>
        <w:pStyle w:val="Command"/>
      </w:pPr>
      <w:r w:rsidRPr="00F54690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6"/>
        <w:gridCol w:w="6936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1766" w:type="dxa"/>
          </w:tcPr>
          <w:p w:rsidR="00C357A4" w:rsidRPr="00F54690" w:rsidRDefault="00C357A4" w:rsidP="00F54690">
            <w:pPr>
              <w:pStyle w:val="TableHeadingleft"/>
            </w:pPr>
            <w:r w:rsidRPr="00F54690">
              <w:t>OID</w:t>
            </w:r>
          </w:p>
        </w:tc>
        <w:tc>
          <w:tcPr>
            <w:tcW w:w="6936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1.3.6.1.4.1.25506.2.6.2.0.1</w:t>
            </w:r>
          </w:p>
        </w:tc>
      </w:tr>
      <w:tr w:rsidR="00F54690" w:rsidRPr="00F54690" w:rsidTr="00F54690">
        <w:trPr>
          <w:cantSplit/>
        </w:trPr>
        <w:tc>
          <w:tcPr>
            <w:tcW w:w="1766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6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hh3c-entity-ext.mib</w:t>
            </w:r>
          </w:p>
        </w:tc>
      </w:tr>
      <w:tr w:rsidR="00F54690" w:rsidRPr="00F54690" w:rsidTr="00F54690">
        <w:trPr>
          <w:cantSplit/>
        </w:trPr>
        <w:tc>
          <w:tcPr>
            <w:tcW w:w="1766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6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F54690" w:rsidRPr="00F54690" w:rsidTr="00F54690">
        <w:trPr>
          <w:cantSplit/>
        </w:trPr>
        <w:tc>
          <w:tcPr>
            <w:tcW w:w="1766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6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重要</w:t>
            </w:r>
          </w:p>
        </w:tc>
      </w:tr>
      <w:tr w:rsidR="00F54690" w:rsidRPr="00F54690" w:rsidTr="00F54690">
        <w:trPr>
          <w:cantSplit/>
        </w:trPr>
        <w:tc>
          <w:tcPr>
            <w:tcW w:w="1766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6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开启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【描述】</w:t>
      </w:r>
    </w:p>
    <w:p w:rsidR="00C357A4" w:rsidRPr="00F54690" w:rsidRDefault="00F54690" w:rsidP="00F54690">
      <w:r>
        <w:rPr>
          <w:rFonts w:hint="eastAsia"/>
        </w:rPr>
        <w:t>该告警在</w:t>
      </w:r>
      <w:r w:rsidR="00C357A4" w:rsidRPr="00F54690">
        <w:rPr>
          <w:szCs w:val="24"/>
        </w:rPr>
        <w:t>实体</w:t>
      </w:r>
      <w:r w:rsidR="00C357A4" w:rsidRPr="00F54690">
        <w:rPr>
          <w:rFonts w:hint="eastAsia"/>
          <w:szCs w:val="24"/>
        </w:rPr>
        <w:t>的</w:t>
      </w:r>
      <w:r w:rsidR="00C357A4" w:rsidRPr="00F54690">
        <w:rPr>
          <w:szCs w:val="24"/>
        </w:rPr>
        <w:t>温度超过</w:t>
      </w:r>
      <w:r w:rsidR="00C357A4" w:rsidRPr="00F54690">
        <w:rPr>
          <w:rFonts w:hint="eastAsia"/>
          <w:szCs w:val="24"/>
        </w:rPr>
        <w:t>上限</w:t>
      </w:r>
      <w:r w:rsidR="00C357A4" w:rsidRPr="00F54690">
        <w:rPr>
          <w:szCs w:val="24"/>
        </w:rPr>
        <w:t>阀值</w:t>
      </w:r>
      <w:r>
        <w:rPr>
          <w:rFonts w:hint="eastAsia"/>
          <w:szCs w:val="24"/>
        </w:rPr>
        <w:t>时发送</w:t>
      </w:r>
      <w:r w:rsidR="00C357A4" w:rsidRPr="00F54690">
        <w:rPr>
          <w:rFonts w:hint="eastAsia"/>
          <w:szCs w:val="24"/>
        </w:rPr>
        <w:t>。</w:t>
      </w:r>
    </w:p>
    <w:p w:rsidR="00C357A4" w:rsidRPr="00F54690" w:rsidRDefault="00C357A4" w:rsidP="00F54690">
      <w:pPr>
        <w:pStyle w:val="Command"/>
      </w:pPr>
      <w:r w:rsidRPr="00F54690">
        <w:t>【状态控制】</w:t>
      </w:r>
    </w:p>
    <w:p w:rsidR="00C357A4" w:rsidRPr="00F54690" w:rsidRDefault="00F54690" w:rsidP="00F54690">
      <w:r>
        <w:rPr>
          <w:rFonts w:hint="eastAsia"/>
        </w:rPr>
        <w:t>该告警无法关闭。</w:t>
      </w:r>
      <w:r w:rsidR="00C357A4" w:rsidRPr="00F54690">
        <w:t xml:space="preserve"> </w:t>
      </w:r>
    </w:p>
    <w:p w:rsidR="00C357A4" w:rsidRPr="00F54690" w:rsidRDefault="00C357A4" w:rsidP="00F54690">
      <w:pPr>
        <w:pStyle w:val="Command"/>
      </w:pPr>
      <w:r w:rsidRPr="00F54690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66"/>
        <w:gridCol w:w="1831"/>
        <w:gridCol w:w="3305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3607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OID</w:t>
            </w:r>
            <w:r w:rsidRPr="00F54690">
              <w:rPr>
                <w:lang w:eastAsia="en-US"/>
              </w:rPr>
              <w:t>（变量名）</w:t>
            </w:r>
          </w:p>
        </w:tc>
        <w:tc>
          <w:tcPr>
            <w:tcW w:w="1860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类型</w:t>
            </w:r>
          </w:p>
        </w:tc>
        <w:tc>
          <w:tcPr>
            <w:tcW w:w="3501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取值范围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 (hh3cEntityExtPhysicalIndex)</w:t>
            </w:r>
          </w:p>
        </w:tc>
        <w:tc>
          <w:tcPr>
            <w:tcW w:w="1860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501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1.3.6.1.4.1.25506.2.6.1.1.1.1.12 (hh3cEntityExtTemperature)</w:t>
            </w:r>
          </w:p>
        </w:tc>
        <w:tc>
          <w:tcPr>
            <w:tcW w:w="1860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501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1.3.6.1.4.1.25506.2.6.1.1.1.1.13 (hh3cEntityExtTemperatureThreshold)</w:t>
            </w:r>
          </w:p>
        </w:tc>
        <w:tc>
          <w:tcPr>
            <w:tcW w:w="1860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501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1.3.6.1.4.1.25506.2.6.1.1.1.1.2 (hh3cEntityExtAdminStatus)</w:t>
            </w:r>
          </w:p>
        </w:tc>
        <w:tc>
          <w:tcPr>
            <w:tcW w:w="1860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Hh3cAdminState</w:t>
            </w:r>
          </w:p>
        </w:tc>
        <w:tc>
          <w:tcPr>
            <w:tcW w:w="3501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notSupported(1)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locked(2)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shuttingDown(3)</w:t>
            </w:r>
          </w:p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unlocked(4)}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1.3.6.1.4.1.25506.2.6.1.1.1.1.5 (hh3cEntityExtAlarmLight)</w:t>
            </w:r>
          </w:p>
        </w:tc>
        <w:tc>
          <w:tcPr>
            <w:tcW w:w="1860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Hh3cAlarmStatus</w:t>
            </w:r>
          </w:p>
        </w:tc>
        <w:tc>
          <w:tcPr>
            <w:tcW w:w="3501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BITS {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notSupported(0)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underRepair(1)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critical(2)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major(3)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minor(4)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alarmOutstanding(5)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warning(6)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rFonts w:hint="eastAsia"/>
              </w:rPr>
              <w:t>i</w:t>
            </w:r>
            <w:r w:rsidRPr="00F54690">
              <w:rPr>
                <w:lang w:eastAsia="en-US"/>
              </w:rPr>
              <w:t>ndeterminate(7)</w:t>
            </w:r>
          </w:p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}</w:t>
            </w:r>
          </w:p>
        </w:tc>
      </w:tr>
    </w:tbl>
    <w:p w:rsidR="00C357A4" w:rsidRPr="00F54690" w:rsidRDefault="00C357A4" w:rsidP="00F54690"/>
    <w:p w:rsidR="00C357A4" w:rsidRPr="00F54690" w:rsidRDefault="00C357A4" w:rsidP="00F54690">
      <w:pPr>
        <w:pStyle w:val="Command"/>
      </w:pPr>
      <w:r w:rsidRPr="00F54690">
        <w:t>【处理建议】</w:t>
      </w:r>
    </w:p>
    <w:p w:rsidR="00000000" w:rsidRDefault="00F54690">
      <w:pPr>
        <w:pStyle w:val="ItemStep"/>
      </w:pPr>
      <w:r>
        <w:rPr>
          <w:rFonts w:hint="eastAsia"/>
          <w:lang w:eastAsia="zh-CN"/>
        </w:rPr>
        <w:t>现场查看环境温度。</w:t>
      </w:r>
      <w:r w:rsidRPr="00F54690">
        <w:rPr>
          <w:rFonts w:hint="eastAsia"/>
        </w:rPr>
        <w:t>可以通过“</w:t>
      </w:r>
      <w:r w:rsidRPr="00F54690">
        <w:t>display environment</w:t>
      </w:r>
      <w:r w:rsidRPr="00F54690">
        <w:rPr>
          <w:rFonts w:hint="eastAsia"/>
        </w:rPr>
        <w:t>”命令查看当前温度以及生效的阈值。</w:t>
      </w:r>
    </w:p>
    <w:p w:rsidR="00000000" w:rsidRDefault="00F54690">
      <w:pPr>
        <w:pStyle w:val="ItemStep"/>
      </w:pPr>
      <w:r>
        <w:rPr>
          <w:rFonts w:hint="eastAsia"/>
          <w:lang w:eastAsia="zh-CN"/>
        </w:rPr>
        <w:lastRenderedPageBreak/>
        <w:t>确定造成温度</w:t>
      </w:r>
      <w:r w:rsidRPr="00F54690">
        <w:t>超过</w:t>
      </w:r>
      <w:r w:rsidRPr="00F54690">
        <w:rPr>
          <w:rFonts w:hint="eastAsia"/>
        </w:rPr>
        <w:t>上限</w:t>
      </w:r>
      <w:r w:rsidRPr="00F54690">
        <w:t>阀值</w:t>
      </w:r>
      <w:r>
        <w:rPr>
          <w:rFonts w:hint="eastAsia"/>
          <w:lang w:eastAsia="zh-CN"/>
        </w:rPr>
        <w:t>的原因。</w:t>
      </w:r>
    </w:p>
    <w:p w:rsidR="00000000" w:rsidRDefault="00F54690">
      <w:pPr>
        <w:pStyle w:val="ItemStep"/>
      </w:pPr>
      <w:r>
        <w:rPr>
          <w:rFonts w:hint="eastAsia"/>
          <w:lang w:eastAsia="zh-CN"/>
        </w:rPr>
        <w:t>解决问题，确保温度恢复至正常范围。</w:t>
      </w:r>
    </w:p>
    <w:p w:rsidR="00000000" w:rsidRDefault="00F54690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C357A4" w:rsidRPr="00F54690" w:rsidRDefault="00C357A4" w:rsidP="00F54690">
      <w:pPr>
        <w:pStyle w:val="3"/>
      </w:pPr>
      <w:bookmarkStart w:id="5" w:name="_Toc389576876"/>
      <w:bookmarkStart w:id="6" w:name="_Toc392747550"/>
      <w:r w:rsidRPr="00F54690">
        <w:t>hh3cEntityExtCpuUsageThresholdNotfication</w:t>
      </w:r>
      <w:bookmarkEnd w:id="5"/>
      <w:bookmarkEnd w:id="6"/>
    </w:p>
    <w:p w:rsidR="00C357A4" w:rsidRPr="00F54690" w:rsidRDefault="00C357A4" w:rsidP="00F54690">
      <w:pPr>
        <w:pStyle w:val="Command"/>
      </w:pPr>
      <w:r w:rsidRPr="00F54690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6"/>
        <w:gridCol w:w="6936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1766" w:type="dxa"/>
          </w:tcPr>
          <w:p w:rsidR="00C357A4" w:rsidRPr="00F54690" w:rsidRDefault="00C357A4" w:rsidP="00F54690">
            <w:pPr>
              <w:pStyle w:val="TableHeadingleft"/>
            </w:pPr>
            <w:r w:rsidRPr="00F54690">
              <w:t>OID</w:t>
            </w:r>
          </w:p>
        </w:tc>
        <w:tc>
          <w:tcPr>
            <w:tcW w:w="6936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1.3.6.1.4.1.25506.2.6.2.0.4</w:t>
            </w:r>
          </w:p>
        </w:tc>
      </w:tr>
      <w:tr w:rsidR="00F54690" w:rsidRPr="00F54690" w:rsidTr="00F54690">
        <w:trPr>
          <w:cantSplit/>
        </w:trPr>
        <w:tc>
          <w:tcPr>
            <w:tcW w:w="1766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6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hh3c-entity-ext.mib</w:t>
            </w:r>
          </w:p>
        </w:tc>
      </w:tr>
      <w:tr w:rsidR="00F54690" w:rsidRPr="00F54690" w:rsidTr="00F54690">
        <w:trPr>
          <w:cantSplit/>
        </w:trPr>
        <w:tc>
          <w:tcPr>
            <w:tcW w:w="1766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6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F54690" w:rsidRPr="00F54690" w:rsidTr="00F54690">
        <w:trPr>
          <w:cantSplit/>
        </w:trPr>
        <w:tc>
          <w:tcPr>
            <w:tcW w:w="1766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6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重要</w:t>
            </w:r>
          </w:p>
        </w:tc>
      </w:tr>
      <w:tr w:rsidR="00F54690" w:rsidRPr="00F54690" w:rsidTr="00F54690">
        <w:trPr>
          <w:cantSplit/>
        </w:trPr>
        <w:tc>
          <w:tcPr>
            <w:tcW w:w="1766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6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开启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【描述】</w:t>
      </w:r>
    </w:p>
    <w:p w:rsidR="00C357A4" w:rsidRPr="00F54690" w:rsidRDefault="00F54690" w:rsidP="00F54690">
      <w:r>
        <w:rPr>
          <w:rFonts w:hint="eastAsia"/>
          <w:szCs w:val="24"/>
        </w:rPr>
        <w:t>该告警在</w:t>
      </w:r>
      <w:r w:rsidR="00C357A4" w:rsidRPr="00F54690">
        <w:rPr>
          <w:rFonts w:hint="eastAsia"/>
          <w:szCs w:val="24"/>
        </w:rPr>
        <w:t>实体的</w:t>
      </w:r>
      <w:r w:rsidR="00C357A4" w:rsidRPr="00F54690">
        <w:rPr>
          <w:szCs w:val="24"/>
        </w:rPr>
        <w:t>CPU</w:t>
      </w:r>
      <w:r w:rsidR="00C357A4" w:rsidRPr="00F54690">
        <w:rPr>
          <w:rFonts w:hint="eastAsia"/>
          <w:szCs w:val="24"/>
        </w:rPr>
        <w:t>使用</w:t>
      </w:r>
      <w:r w:rsidR="00C357A4" w:rsidRPr="00F54690">
        <w:rPr>
          <w:szCs w:val="24"/>
        </w:rPr>
        <w:t>率超过阀值</w:t>
      </w:r>
      <w:r>
        <w:rPr>
          <w:rFonts w:hint="eastAsia"/>
          <w:szCs w:val="24"/>
        </w:rPr>
        <w:t>时发送</w:t>
      </w:r>
      <w:r w:rsidR="00C357A4" w:rsidRPr="00F54690">
        <w:rPr>
          <w:rFonts w:hint="eastAsia"/>
          <w:szCs w:val="24"/>
        </w:rPr>
        <w:t>。该告警每</w:t>
      </w:r>
      <w:r w:rsidR="00C357A4" w:rsidRPr="00F54690">
        <w:rPr>
          <w:rFonts w:hint="eastAsia"/>
          <w:szCs w:val="24"/>
        </w:rPr>
        <w:t>60</w:t>
      </w:r>
      <w:r w:rsidR="00C357A4" w:rsidRPr="00F54690">
        <w:rPr>
          <w:rFonts w:hint="eastAsia"/>
          <w:szCs w:val="24"/>
        </w:rPr>
        <w:t>秒发送一次，直至告警消除。</w:t>
      </w:r>
    </w:p>
    <w:p w:rsidR="00C357A4" w:rsidRPr="00F54690" w:rsidRDefault="00C357A4" w:rsidP="00F54690">
      <w:pPr>
        <w:pStyle w:val="Command"/>
      </w:pPr>
      <w:r w:rsidRPr="00F54690">
        <w:t>【状态控制】</w:t>
      </w:r>
    </w:p>
    <w:p w:rsidR="00C357A4" w:rsidRPr="00F54690" w:rsidRDefault="00F54690" w:rsidP="00F54690">
      <w:r>
        <w:t>该告警无法关闭。</w:t>
      </w:r>
      <w:r w:rsidR="00C357A4" w:rsidRPr="00F54690">
        <w:t xml:space="preserve"> </w:t>
      </w:r>
    </w:p>
    <w:p w:rsidR="00C357A4" w:rsidRPr="00F54690" w:rsidRDefault="00C357A4" w:rsidP="00F54690">
      <w:pPr>
        <w:pStyle w:val="Command"/>
      </w:pPr>
      <w:r w:rsidRPr="00F54690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4034"/>
        <w:gridCol w:w="1898"/>
        <w:gridCol w:w="2770"/>
      </w:tblGrid>
      <w:tr w:rsidR="00F54690" w:rsidRPr="00F54690" w:rsidTr="00F54690">
        <w:trPr>
          <w:cnfStyle w:val="100000000000"/>
          <w:cantSplit/>
          <w:tblHeader/>
        </w:trPr>
        <w:tc>
          <w:tcPr>
            <w:tcW w:w="4084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OID</w:t>
            </w:r>
            <w:r w:rsidRPr="00F54690">
              <w:rPr>
                <w:lang w:eastAsia="en-US"/>
              </w:rPr>
              <w:t>（变量名）</w:t>
            </w:r>
          </w:p>
        </w:tc>
        <w:tc>
          <w:tcPr>
            <w:tcW w:w="1949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类型</w:t>
            </w:r>
          </w:p>
        </w:tc>
        <w:tc>
          <w:tcPr>
            <w:tcW w:w="2935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取值范围</w:t>
            </w:r>
          </w:p>
        </w:tc>
      </w:tr>
      <w:tr w:rsidR="00C357A4" w:rsidRPr="00F54690" w:rsidTr="00F54690">
        <w:trPr>
          <w:cantSplit/>
        </w:trPr>
        <w:tc>
          <w:tcPr>
            <w:tcW w:w="4084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 (hh3cEntityExtPhysicalIndex)</w:t>
            </w:r>
          </w:p>
        </w:tc>
        <w:tc>
          <w:tcPr>
            <w:tcW w:w="1949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2935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4084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1.3.6.1.4.1.25506.2.6.1.1.1.1.6 (hh3cEntityExtCpuUsage)</w:t>
            </w:r>
          </w:p>
        </w:tc>
        <w:tc>
          <w:tcPr>
            <w:tcW w:w="1949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2935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rFonts w:hint="eastAsia"/>
              </w:rPr>
              <w:t>0..100</w:t>
            </w:r>
          </w:p>
        </w:tc>
      </w:tr>
      <w:tr w:rsidR="00C357A4" w:rsidRPr="00F54690" w:rsidTr="00F54690">
        <w:trPr>
          <w:cantSplit/>
        </w:trPr>
        <w:tc>
          <w:tcPr>
            <w:tcW w:w="4084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1.3.6.1.4.1.25506.2.6.1.1.1.1.7 (hh3cEntityExtCpuUsageThreshold)</w:t>
            </w:r>
          </w:p>
        </w:tc>
        <w:tc>
          <w:tcPr>
            <w:tcW w:w="1949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2935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rFonts w:hint="eastAsia"/>
              </w:rPr>
              <w:t>0..100</w:t>
            </w:r>
          </w:p>
        </w:tc>
      </w:tr>
      <w:tr w:rsidR="00C357A4" w:rsidRPr="00F54690" w:rsidTr="00F54690">
        <w:trPr>
          <w:cantSplit/>
        </w:trPr>
        <w:tc>
          <w:tcPr>
            <w:tcW w:w="4084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1.3.6.1.4.1.25506.2.6.1.1.1.1.2 (hh3cEntityExtAdminStatus)</w:t>
            </w:r>
          </w:p>
        </w:tc>
        <w:tc>
          <w:tcPr>
            <w:tcW w:w="1949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Hh3cAdminState</w:t>
            </w:r>
          </w:p>
        </w:tc>
        <w:tc>
          <w:tcPr>
            <w:tcW w:w="2935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notSupported(1)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locked(2)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shuttingDown(3)</w:t>
            </w:r>
          </w:p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unlocked(4)}</w:t>
            </w:r>
          </w:p>
        </w:tc>
      </w:tr>
      <w:tr w:rsidR="00C357A4" w:rsidRPr="00F54690" w:rsidTr="00F54690">
        <w:trPr>
          <w:cantSplit/>
        </w:trPr>
        <w:tc>
          <w:tcPr>
            <w:tcW w:w="4084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1.3.6.1.4.1.25506.2.6.1.1.1.1.5 (hh3cEntityExtAlarmLight)</w:t>
            </w:r>
          </w:p>
        </w:tc>
        <w:tc>
          <w:tcPr>
            <w:tcW w:w="1949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Hh3cAlarmStatus</w:t>
            </w:r>
          </w:p>
        </w:tc>
        <w:tc>
          <w:tcPr>
            <w:tcW w:w="2935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BITS {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notSupported(0)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underRepair(1)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critical(2)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major(3)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minor(4)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alarmOutstanding(5)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warning(6)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rFonts w:hint="eastAsia"/>
              </w:rPr>
              <w:t>i</w:t>
            </w:r>
            <w:r w:rsidRPr="00F54690">
              <w:rPr>
                <w:lang w:eastAsia="en-US"/>
              </w:rPr>
              <w:t>ndeterminate(7)</w:t>
            </w:r>
          </w:p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}</w:t>
            </w:r>
          </w:p>
        </w:tc>
      </w:tr>
      <w:tr w:rsidR="00C357A4" w:rsidRPr="00F54690" w:rsidTr="00F54690">
        <w:trPr>
          <w:cantSplit/>
        </w:trPr>
        <w:tc>
          <w:tcPr>
            <w:tcW w:w="4084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1.3.6.1.4.1.25506.2.6.1.1.1.1.31</w:t>
            </w:r>
            <w:r w:rsidRPr="00F54690">
              <w:rPr>
                <w:rFonts w:hint="eastAsia"/>
              </w:rPr>
              <w:t xml:space="preserve"> (</w:t>
            </w:r>
            <w:r w:rsidRPr="00F54690">
              <w:rPr>
                <w:lang w:eastAsia="en-US"/>
              </w:rPr>
              <w:t>hh3cEntityExtCpuUsageRecoverThreshold</w:t>
            </w:r>
            <w:r w:rsidRPr="00F54690">
              <w:rPr>
                <w:rFonts w:hint="eastAsia"/>
              </w:rPr>
              <w:t>)</w:t>
            </w:r>
          </w:p>
        </w:tc>
        <w:tc>
          <w:tcPr>
            <w:tcW w:w="1949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2935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rFonts w:hint="eastAsia"/>
              </w:rPr>
              <w:t>0..100</w:t>
            </w:r>
          </w:p>
        </w:tc>
      </w:tr>
      <w:tr w:rsidR="00C357A4" w:rsidRPr="00F54690" w:rsidTr="00F54690">
        <w:trPr>
          <w:cantSplit/>
        </w:trPr>
        <w:tc>
          <w:tcPr>
            <w:tcW w:w="4084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1.3.6.1.4.1.25506.2.6.2.1.4</w:t>
            </w:r>
            <w:r w:rsidRPr="00F54690">
              <w:rPr>
                <w:rFonts w:hint="eastAsia"/>
              </w:rPr>
              <w:t xml:space="preserve"> (</w:t>
            </w:r>
            <w:r w:rsidRPr="00F54690">
              <w:rPr>
                <w:lang w:eastAsia="en-US"/>
              </w:rPr>
              <w:t>hh3cEntityExtFirstTrapTime</w:t>
            </w:r>
            <w:r w:rsidRPr="00F54690">
              <w:rPr>
                <w:rFonts w:hint="eastAsia"/>
              </w:rPr>
              <w:t>)</w:t>
            </w:r>
          </w:p>
        </w:tc>
        <w:tc>
          <w:tcPr>
            <w:tcW w:w="1949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TimeTicks</w:t>
            </w:r>
          </w:p>
        </w:tc>
        <w:tc>
          <w:tcPr>
            <w:tcW w:w="2935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【处理建议】</w:t>
      </w:r>
    </w:p>
    <w:p w:rsidR="00C357A4" w:rsidRDefault="00E01BF4" w:rsidP="00F54690">
      <w:r>
        <w:rPr>
          <w:rFonts w:hint="eastAsia"/>
        </w:rPr>
        <w:t>如果告警自动停止，</w:t>
      </w:r>
      <w:r w:rsidR="00F54690">
        <w:t>无需处理。</w:t>
      </w:r>
    </w:p>
    <w:p w:rsidR="00E01BF4" w:rsidRPr="00F54690" w:rsidRDefault="00E01BF4" w:rsidP="00F54690">
      <w:r>
        <w:rPr>
          <w:rFonts w:hint="eastAsia"/>
        </w:rPr>
        <w:t>如果告警无法自动停止，</w:t>
      </w:r>
      <w:r>
        <w:t>请联系</w:t>
      </w:r>
      <w:r>
        <w:t>H3C</w:t>
      </w:r>
      <w:r>
        <w:rPr>
          <w:rFonts w:hint="eastAsia"/>
        </w:rPr>
        <w:t>用服。</w:t>
      </w:r>
    </w:p>
    <w:p w:rsidR="00C357A4" w:rsidRPr="00F54690" w:rsidRDefault="00C357A4" w:rsidP="00F54690">
      <w:pPr>
        <w:pStyle w:val="3"/>
      </w:pPr>
      <w:bookmarkStart w:id="7" w:name="_Toc389576877"/>
      <w:bookmarkStart w:id="8" w:name="_Toc392747551"/>
      <w:r w:rsidRPr="00F54690">
        <w:t>hh3cEntityExtMemUsageThresholdNotification</w:t>
      </w:r>
      <w:bookmarkEnd w:id="7"/>
      <w:bookmarkEnd w:id="8"/>
    </w:p>
    <w:p w:rsidR="00C357A4" w:rsidRPr="00F54690" w:rsidRDefault="00C357A4" w:rsidP="00F54690">
      <w:pPr>
        <w:pStyle w:val="Command"/>
      </w:pPr>
      <w:r w:rsidRPr="00F54690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6"/>
        <w:gridCol w:w="6936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1766" w:type="dxa"/>
          </w:tcPr>
          <w:p w:rsidR="00C357A4" w:rsidRPr="00F54690" w:rsidRDefault="00C357A4" w:rsidP="00F54690">
            <w:pPr>
              <w:pStyle w:val="TableHeadingleft"/>
            </w:pPr>
            <w:r w:rsidRPr="00F54690">
              <w:t>OID</w:t>
            </w:r>
          </w:p>
        </w:tc>
        <w:tc>
          <w:tcPr>
            <w:tcW w:w="6936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1.3.6.1.4.1.25506.2.6.2.0.5</w:t>
            </w:r>
          </w:p>
        </w:tc>
      </w:tr>
      <w:tr w:rsidR="00F54690" w:rsidRPr="00F54690" w:rsidTr="00F54690">
        <w:trPr>
          <w:cantSplit/>
        </w:trPr>
        <w:tc>
          <w:tcPr>
            <w:tcW w:w="1766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6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hh3c-entity-ext.mib</w:t>
            </w:r>
          </w:p>
        </w:tc>
      </w:tr>
      <w:tr w:rsidR="00F54690" w:rsidRPr="00F54690" w:rsidTr="00F54690">
        <w:trPr>
          <w:cantSplit/>
        </w:trPr>
        <w:tc>
          <w:tcPr>
            <w:tcW w:w="1766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6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F54690" w:rsidRPr="00F54690" w:rsidTr="00F54690">
        <w:trPr>
          <w:cantSplit/>
        </w:trPr>
        <w:tc>
          <w:tcPr>
            <w:tcW w:w="1766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6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重要</w:t>
            </w:r>
          </w:p>
        </w:tc>
      </w:tr>
      <w:tr w:rsidR="00F54690" w:rsidRPr="00F54690" w:rsidTr="00F54690">
        <w:trPr>
          <w:cantSplit/>
        </w:trPr>
        <w:tc>
          <w:tcPr>
            <w:tcW w:w="1766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6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开启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【描述】</w:t>
      </w:r>
    </w:p>
    <w:p w:rsidR="00C357A4" w:rsidRPr="00F54690" w:rsidRDefault="00F54690" w:rsidP="00F54690">
      <w:r>
        <w:rPr>
          <w:rFonts w:hint="eastAsia"/>
        </w:rPr>
        <w:t>该告警在</w:t>
      </w:r>
      <w:r w:rsidR="00C357A4" w:rsidRPr="00F54690">
        <w:rPr>
          <w:rFonts w:hint="eastAsia"/>
        </w:rPr>
        <w:t>实体的内存使用率超过阈值</w:t>
      </w:r>
      <w:r>
        <w:rPr>
          <w:rFonts w:hint="eastAsia"/>
        </w:rPr>
        <w:t>时发送</w:t>
      </w:r>
      <w:r w:rsidR="00C357A4" w:rsidRPr="00F54690">
        <w:rPr>
          <w:rFonts w:hint="eastAsia"/>
        </w:rPr>
        <w:t>。</w:t>
      </w:r>
      <w:r w:rsidR="00C357A4" w:rsidRPr="00F54690">
        <w:rPr>
          <w:rFonts w:hint="eastAsia"/>
          <w:szCs w:val="24"/>
        </w:rPr>
        <w:t>该告警每</w:t>
      </w:r>
      <w:r w:rsidR="00C357A4" w:rsidRPr="00F54690">
        <w:rPr>
          <w:rFonts w:hint="eastAsia"/>
          <w:szCs w:val="24"/>
        </w:rPr>
        <w:t>60</w:t>
      </w:r>
      <w:r w:rsidR="00C357A4" w:rsidRPr="00F54690">
        <w:rPr>
          <w:rFonts w:hint="eastAsia"/>
          <w:szCs w:val="24"/>
        </w:rPr>
        <w:t>秒发送一次，直至告警消除。</w:t>
      </w:r>
    </w:p>
    <w:p w:rsidR="00C357A4" w:rsidRPr="00F54690" w:rsidRDefault="00C357A4" w:rsidP="00F54690">
      <w:pPr>
        <w:pStyle w:val="Command"/>
      </w:pPr>
      <w:r w:rsidRPr="00F54690">
        <w:t>【状态控制】</w:t>
      </w:r>
    </w:p>
    <w:p w:rsidR="00C357A4" w:rsidRPr="00F54690" w:rsidRDefault="00F54690" w:rsidP="00F54690">
      <w:r>
        <w:t>该告警无法关闭。</w:t>
      </w:r>
      <w:r w:rsidR="00C357A4" w:rsidRPr="00F54690">
        <w:t xml:space="preserve"> </w:t>
      </w:r>
    </w:p>
    <w:p w:rsidR="00C357A4" w:rsidRPr="00F54690" w:rsidRDefault="00C357A4" w:rsidP="00F54690">
      <w:pPr>
        <w:pStyle w:val="Command"/>
      </w:pPr>
      <w:r w:rsidRPr="00F54690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56"/>
        <w:gridCol w:w="1996"/>
        <w:gridCol w:w="3150"/>
      </w:tblGrid>
      <w:tr w:rsidR="00F54690" w:rsidRPr="00F54690" w:rsidTr="00F54690">
        <w:trPr>
          <w:cnfStyle w:val="100000000000"/>
          <w:cantSplit/>
          <w:tblHeader/>
        </w:trPr>
        <w:tc>
          <w:tcPr>
            <w:tcW w:w="3607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OID</w:t>
            </w:r>
            <w:r w:rsidRPr="00F54690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取值范围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 (hh3cEntityExtPhysicalIndex)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1.3.6.1.4.1.25506.2.6.1.1.1.1.8 (hh3cEntityExtMemUsage)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rFonts w:hint="eastAsia"/>
              </w:rPr>
              <w:t>0..100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1.3.6.1.4.1.25506.2.6.1.1.1.1.9 (hh3cEntityExtMemUsageThreshold)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rFonts w:hint="eastAsia"/>
              </w:rPr>
              <w:t>0..100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1.3.6.1.4.1.25506.2.6.1.1.1.1.10 (hh3cEntityExtMemSize)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1.3.6.1.4.1.25506.2.6.1.1.1.1.2 (hh3cEntityExtAdminStatus)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Hh3cAdminState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notSupported(1)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locked(2)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shuttingDown(3)</w:t>
            </w:r>
          </w:p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unlocked(4)}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1.3.6.1.4.1.25506.2.6.1.1.1.1.5 (hh3cEntityExtAlarmLight)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Hh3cAlarmStatus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BITS {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notSupported(0)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underRepair(1)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critical(2)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major(3)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minor(4)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alarmOutstanding(5)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warning(6)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rFonts w:hint="eastAsia"/>
              </w:rPr>
              <w:t>i</w:t>
            </w:r>
            <w:r w:rsidRPr="00F54690">
              <w:rPr>
                <w:lang w:eastAsia="en-US"/>
              </w:rPr>
              <w:t>ndeterminate(7)</w:t>
            </w:r>
          </w:p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}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1.3.6.1.4.1.25506.2.6.2.1.4</w:t>
            </w:r>
            <w:r w:rsidRPr="00F54690">
              <w:rPr>
                <w:rFonts w:hint="eastAsia"/>
              </w:rPr>
              <w:t xml:space="preserve"> (</w:t>
            </w:r>
            <w:r w:rsidRPr="00F54690">
              <w:rPr>
                <w:lang w:eastAsia="en-US"/>
              </w:rPr>
              <w:t>hh3cEntityExtFirstTrapTime</w:t>
            </w:r>
            <w:r w:rsidRPr="00F54690">
              <w:rPr>
                <w:rFonts w:hint="eastAsia"/>
              </w:rPr>
              <w:t>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TimeTicks</w:t>
            </w:r>
          </w:p>
        </w:tc>
        <w:tc>
          <w:tcPr>
            <w:tcW w:w="3316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【处理建议】</w:t>
      </w:r>
    </w:p>
    <w:p w:rsidR="00E01BF4" w:rsidRDefault="00E01BF4" w:rsidP="00E01BF4">
      <w:r>
        <w:rPr>
          <w:rFonts w:hint="eastAsia"/>
        </w:rPr>
        <w:t>如果告警自动停止，</w:t>
      </w:r>
      <w:r>
        <w:t>无需处理。</w:t>
      </w:r>
    </w:p>
    <w:p w:rsidR="00E01BF4" w:rsidRPr="00F54690" w:rsidRDefault="00E01BF4" w:rsidP="00E01BF4">
      <w:r>
        <w:rPr>
          <w:rFonts w:hint="eastAsia"/>
        </w:rPr>
        <w:t>如果告警无法自动停止，</w:t>
      </w:r>
      <w:r>
        <w:t>请联系</w:t>
      </w:r>
      <w:r>
        <w:t>H3C</w:t>
      </w:r>
      <w:r>
        <w:rPr>
          <w:rFonts w:hint="eastAsia"/>
        </w:rPr>
        <w:t>用服。</w:t>
      </w:r>
    </w:p>
    <w:p w:rsidR="00C357A4" w:rsidRPr="00F54690" w:rsidRDefault="00C357A4" w:rsidP="00F54690">
      <w:pPr>
        <w:pStyle w:val="3"/>
      </w:pPr>
      <w:bookmarkStart w:id="9" w:name="_Toc389576880"/>
      <w:bookmarkStart w:id="10" w:name="_Toc392747552"/>
      <w:r w:rsidRPr="00F54690">
        <w:t>hh3cEntityExtCriticalTemperatureThresholdNotification</w:t>
      </w:r>
      <w:bookmarkEnd w:id="9"/>
      <w:bookmarkEnd w:id="10"/>
    </w:p>
    <w:p w:rsidR="00C357A4" w:rsidRPr="00F54690" w:rsidRDefault="00C357A4" w:rsidP="00F54690">
      <w:pPr>
        <w:pStyle w:val="Command"/>
      </w:pPr>
      <w:r w:rsidRPr="00F54690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6"/>
        <w:gridCol w:w="6936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1766" w:type="dxa"/>
          </w:tcPr>
          <w:p w:rsidR="00C357A4" w:rsidRPr="00F54690" w:rsidRDefault="00C357A4" w:rsidP="00F54690">
            <w:pPr>
              <w:pStyle w:val="TableHeadingleft"/>
            </w:pPr>
            <w:r w:rsidRPr="00F54690">
              <w:t>OID</w:t>
            </w:r>
          </w:p>
        </w:tc>
        <w:tc>
          <w:tcPr>
            <w:tcW w:w="6936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1.3.6.1.4.1.25506.2.6.2.0.8</w:t>
            </w:r>
          </w:p>
        </w:tc>
      </w:tr>
      <w:tr w:rsidR="00F54690" w:rsidRPr="00F54690" w:rsidTr="00F54690">
        <w:trPr>
          <w:cantSplit/>
        </w:trPr>
        <w:tc>
          <w:tcPr>
            <w:tcW w:w="1766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6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hh3c-entity-ext.mib</w:t>
            </w:r>
          </w:p>
        </w:tc>
      </w:tr>
      <w:tr w:rsidR="00F54690" w:rsidRPr="00F54690" w:rsidTr="00F54690">
        <w:trPr>
          <w:cantSplit/>
        </w:trPr>
        <w:tc>
          <w:tcPr>
            <w:tcW w:w="1766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6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F54690" w:rsidRPr="00F54690" w:rsidTr="00F54690">
        <w:trPr>
          <w:cantSplit/>
        </w:trPr>
        <w:tc>
          <w:tcPr>
            <w:tcW w:w="1766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6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紧急</w:t>
            </w:r>
          </w:p>
        </w:tc>
      </w:tr>
      <w:tr w:rsidR="00F54690" w:rsidRPr="00F54690" w:rsidTr="00F54690">
        <w:trPr>
          <w:cantSplit/>
        </w:trPr>
        <w:tc>
          <w:tcPr>
            <w:tcW w:w="1766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6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开启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【描述】</w:t>
      </w:r>
    </w:p>
    <w:p w:rsidR="00C357A4" w:rsidRPr="00F54690" w:rsidRDefault="00F54690" w:rsidP="00F54690">
      <w:r>
        <w:rPr>
          <w:rFonts w:hint="eastAsia"/>
        </w:rPr>
        <w:t>该告警在</w:t>
      </w:r>
      <w:r w:rsidR="00C357A4" w:rsidRPr="00F54690">
        <w:rPr>
          <w:rFonts w:hint="eastAsia"/>
        </w:rPr>
        <w:t>实体的温度超过临界上限阈值</w:t>
      </w:r>
      <w:r>
        <w:rPr>
          <w:rFonts w:hint="eastAsia"/>
        </w:rPr>
        <w:t>时发送</w:t>
      </w:r>
      <w:r w:rsidR="00C357A4" w:rsidRPr="00F54690">
        <w:rPr>
          <w:rFonts w:hint="eastAsia"/>
        </w:rPr>
        <w:t>。</w:t>
      </w:r>
    </w:p>
    <w:p w:rsidR="00C357A4" w:rsidRPr="00F54690" w:rsidRDefault="00C357A4" w:rsidP="00F54690">
      <w:pPr>
        <w:pStyle w:val="Command"/>
      </w:pPr>
      <w:r w:rsidRPr="00F54690">
        <w:t>【状态控制】</w:t>
      </w:r>
    </w:p>
    <w:p w:rsidR="00C357A4" w:rsidRPr="00F54690" w:rsidRDefault="00F54690" w:rsidP="00F54690">
      <w:r>
        <w:t>该告警无法关闭。</w:t>
      </w:r>
      <w:r w:rsidR="00C357A4" w:rsidRPr="00F54690">
        <w:t xml:space="preserve"> </w:t>
      </w:r>
    </w:p>
    <w:p w:rsidR="00C357A4" w:rsidRPr="00F54690" w:rsidRDefault="00C357A4" w:rsidP="00F54690">
      <w:pPr>
        <w:pStyle w:val="Command"/>
      </w:pPr>
      <w:r w:rsidRPr="00F54690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4251"/>
        <w:gridCol w:w="1688"/>
        <w:gridCol w:w="2763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4333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OID</w:t>
            </w:r>
            <w:r w:rsidRPr="00F54690">
              <w:rPr>
                <w:lang w:eastAsia="en-US"/>
              </w:rPr>
              <w:t>（变量名）</w:t>
            </w:r>
          </w:p>
        </w:tc>
        <w:tc>
          <w:tcPr>
            <w:tcW w:w="1701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类型</w:t>
            </w:r>
          </w:p>
        </w:tc>
        <w:tc>
          <w:tcPr>
            <w:tcW w:w="2934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取值范围</w:t>
            </w:r>
          </w:p>
        </w:tc>
      </w:tr>
      <w:tr w:rsidR="00C357A4" w:rsidRPr="00F54690" w:rsidTr="00F54690">
        <w:trPr>
          <w:cantSplit/>
        </w:trPr>
        <w:tc>
          <w:tcPr>
            <w:tcW w:w="4333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 (hh3cEntityExtPhysicalIndex)</w:t>
            </w:r>
          </w:p>
        </w:tc>
        <w:tc>
          <w:tcPr>
            <w:tcW w:w="170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2934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4333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1.3.6.1.4.1.25506.2.6.1.1.1.1.12 (hh3cEntityExtTemperature)</w:t>
            </w:r>
          </w:p>
        </w:tc>
        <w:tc>
          <w:tcPr>
            <w:tcW w:w="170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2934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4333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1.3.6.1.4.1.25506.2.6.1.1.1.1.17 (hh3cEntityExtCriticalTemperatureThreshold)</w:t>
            </w:r>
          </w:p>
        </w:tc>
        <w:tc>
          <w:tcPr>
            <w:tcW w:w="170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2934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4333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1.3.6.1.4.1.25506.2.6.1.1.1.1.2 (hh3cEntityExtAdminStatus)</w:t>
            </w:r>
          </w:p>
        </w:tc>
        <w:tc>
          <w:tcPr>
            <w:tcW w:w="170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Hh3cAdminState</w:t>
            </w:r>
          </w:p>
        </w:tc>
        <w:tc>
          <w:tcPr>
            <w:tcW w:w="2934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notSupported(1)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locked(2)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shuttingDown(3)</w:t>
            </w:r>
          </w:p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unlocked(4)}</w:t>
            </w:r>
          </w:p>
        </w:tc>
      </w:tr>
      <w:tr w:rsidR="00C357A4" w:rsidRPr="00F54690" w:rsidTr="00F54690">
        <w:trPr>
          <w:cantSplit/>
        </w:trPr>
        <w:tc>
          <w:tcPr>
            <w:tcW w:w="4333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rFonts w:hint="eastAsia"/>
              </w:rPr>
              <w:t>1</w:t>
            </w:r>
            <w:r w:rsidRPr="00F54690">
              <w:rPr>
                <w:lang w:eastAsia="en-US"/>
              </w:rPr>
              <w:t>.3.6.1.4.1.25506.2.6.1.1.1.1.5</w:t>
            </w:r>
            <w:r w:rsidRPr="00F54690">
              <w:rPr>
                <w:rFonts w:hint="eastAsia"/>
              </w:rPr>
              <w:t xml:space="preserve"> (</w:t>
            </w:r>
            <w:r w:rsidRPr="00F54690">
              <w:rPr>
                <w:lang w:eastAsia="en-US"/>
              </w:rPr>
              <w:t>hh3cEntityExtAlarmLight)</w:t>
            </w:r>
          </w:p>
        </w:tc>
        <w:tc>
          <w:tcPr>
            <w:tcW w:w="170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Hh3cAlarmStatus</w:t>
            </w:r>
          </w:p>
        </w:tc>
        <w:tc>
          <w:tcPr>
            <w:tcW w:w="2934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BITS {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notSupported(0)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underRepair(1)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critical(2)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major(3)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minor(4)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alarmOutstanding(5)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warning(6)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rFonts w:hint="eastAsia"/>
              </w:rPr>
              <w:t>i</w:t>
            </w:r>
            <w:r w:rsidRPr="00F54690">
              <w:rPr>
                <w:lang w:eastAsia="en-US"/>
              </w:rPr>
              <w:t>ndeterminate(7)</w:t>
            </w:r>
          </w:p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}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【处理建议】</w:t>
      </w:r>
    </w:p>
    <w:p w:rsidR="00F54690" w:rsidRDefault="00F54690" w:rsidP="00F54690">
      <w:pPr>
        <w:pStyle w:val="ItemStep"/>
      </w:pPr>
      <w:r>
        <w:rPr>
          <w:rFonts w:hint="eastAsia"/>
          <w:lang w:eastAsia="zh-CN"/>
        </w:rPr>
        <w:t>现场查看环境温度。</w:t>
      </w:r>
      <w:r w:rsidRPr="00F54690">
        <w:rPr>
          <w:rFonts w:hint="eastAsia"/>
        </w:rPr>
        <w:t>可以通过“</w:t>
      </w:r>
      <w:r w:rsidRPr="00F54690">
        <w:t>display environment</w:t>
      </w:r>
      <w:r w:rsidRPr="00F54690">
        <w:rPr>
          <w:rFonts w:hint="eastAsia"/>
        </w:rPr>
        <w:t>”命令查看当前温度以及生效的阈值。</w:t>
      </w:r>
    </w:p>
    <w:p w:rsidR="00F54690" w:rsidRDefault="00F54690" w:rsidP="00F54690">
      <w:pPr>
        <w:pStyle w:val="ItemStep"/>
      </w:pPr>
      <w:r>
        <w:rPr>
          <w:rFonts w:hint="eastAsia"/>
          <w:lang w:eastAsia="zh-CN"/>
        </w:rPr>
        <w:t>确定造成温度</w:t>
      </w:r>
      <w:r w:rsidRPr="00F54690">
        <w:t>超过</w:t>
      </w:r>
      <w:r w:rsidRPr="00F54690">
        <w:rPr>
          <w:rFonts w:hint="eastAsia"/>
        </w:rPr>
        <w:t>临界上限阈值</w:t>
      </w:r>
      <w:r>
        <w:rPr>
          <w:rFonts w:hint="eastAsia"/>
          <w:lang w:eastAsia="zh-CN"/>
        </w:rPr>
        <w:t>的原因。</w:t>
      </w:r>
    </w:p>
    <w:p w:rsidR="00F54690" w:rsidRDefault="00F54690" w:rsidP="00F54690">
      <w:pPr>
        <w:pStyle w:val="ItemStep"/>
      </w:pPr>
      <w:r>
        <w:rPr>
          <w:rFonts w:hint="eastAsia"/>
          <w:lang w:eastAsia="zh-CN"/>
        </w:rPr>
        <w:t>解决问题，确保温度恢复至正常范围。</w:t>
      </w:r>
    </w:p>
    <w:p w:rsidR="00F54690" w:rsidRDefault="00F54690" w:rsidP="00F54690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C357A4" w:rsidRPr="00F54690" w:rsidRDefault="00C357A4" w:rsidP="00F54690">
      <w:pPr>
        <w:pStyle w:val="3"/>
      </w:pPr>
      <w:bookmarkStart w:id="11" w:name="_Toc389576884"/>
      <w:bookmarkStart w:id="12" w:name="_Toc392747553"/>
      <w:r w:rsidRPr="00F54690">
        <w:t>hh3cEntityInsert</w:t>
      </w:r>
      <w:bookmarkEnd w:id="11"/>
      <w:bookmarkEnd w:id="12"/>
    </w:p>
    <w:p w:rsidR="00C357A4" w:rsidRPr="00F54690" w:rsidRDefault="00C357A4" w:rsidP="00F54690">
      <w:pPr>
        <w:pStyle w:val="Command"/>
      </w:pPr>
      <w:r w:rsidRPr="00F54690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1765" w:type="dxa"/>
          </w:tcPr>
          <w:p w:rsidR="00C357A4" w:rsidRPr="00F54690" w:rsidRDefault="00C357A4" w:rsidP="00F54690">
            <w:pPr>
              <w:pStyle w:val="TableHeadingleft"/>
            </w:pPr>
            <w:r w:rsidRPr="00F54690">
              <w:t>OID</w:t>
            </w:r>
          </w:p>
        </w:tc>
        <w:tc>
          <w:tcPr>
            <w:tcW w:w="6937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1.3.6.1.4.1.25506.2.6.2.0.12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hh3c-entity-ext.mib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-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开启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【描述】</w:t>
      </w:r>
    </w:p>
    <w:p w:rsidR="00C357A4" w:rsidRPr="00F54690" w:rsidRDefault="00F54690" w:rsidP="00F54690">
      <w:r>
        <w:rPr>
          <w:rFonts w:hint="eastAsia"/>
        </w:rPr>
        <w:t>该告警在</w:t>
      </w:r>
      <w:r w:rsidR="00C357A4" w:rsidRPr="00F54690">
        <w:rPr>
          <w:rFonts w:hint="eastAsia"/>
        </w:rPr>
        <w:t>实体插入设备</w:t>
      </w:r>
      <w:r>
        <w:rPr>
          <w:rFonts w:hint="eastAsia"/>
        </w:rPr>
        <w:t>时发送</w:t>
      </w:r>
      <w:r w:rsidR="00C357A4" w:rsidRPr="00F54690">
        <w:rPr>
          <w:rFonts w:hint="eastAsia"/>
        </w:rPr>
        <w:t>。</w:t>
      </w:r>
    </w:p>
    <w:p w:rsidR="00C357A4" w:rsidRPr="00F54690" w:rsidRDefault="00C357A4" w:rsidP="00F54690">
      <w:pPr>
        <w:pStyle w:val="Command"/>
      </w:pPr>
      <w:r w:rsidRPr="00F54690">
        <w:t>【状态控制】</w:t>
      </w:r>
    </w:p>
    <w:p w:rsidR="00C357A4" w:rsidRPr="00F54690" w:rsidRDefault="00F54690" w:rsidP="00F54690">
      <w:r>
        <w:t>该告警无法关闭。</w:t>
      </w:r>
      <w:r w:rsidR="00C357A4" w:rsidRPr="00F54690">
        <w:t xml:space="preserve"> </w:t>
      </w:r>
    </w:p>
    <w:p w:rsidR="00C357A4" w:rsidRPr="00F54690" w:rsidRDefault="00C357A4" w:rsidP="00F54690">
      <w:pPr>
        <w:pStyle w:val="Command"/>
      </w:pPr>
      <w:r w:rsidRPr="00F54690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26"/>
        <w:gridCol w:w="2013"/>
        <w:gridCol w:w="3163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3607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OID</w:t>
            </w:r>
            <w:r w:rsidRPr="00F54690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取值范围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1.3.6.1.2.1.47.1.1.1.1.2 (entPhysicalDescr)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rFonts w:hint="eastAsia"/>
              </w:rPr>
              <w:t>OCTET STRING (</w:t>
            </w:r>
            <w:r w:rsidRPr="00F54690">
              <w:rPr>
                <w:lang w:eastAsia="en-US"/>
              </w:rPr>
              <w:t>SIZE</w:t>
            </w:r>
            <w:r w:rsidRPr="00F54690">
              <w:rPr>
                <w:rFonts w:hint="eastAsia"/>
              </w:rPr>
              <w:t xml:space="preserve"> </w:t>
            </w:r>
            <w:r w:rsidRPr="00F54690">
              <w:rPr>
                <w:lang w:eastAsia="en-US"/>
              </w:rPr>
              <w:t>(0..</w:t>
            </w:r>
            <w:r w:rsidRPr="00F54690">
              <w:rPr>
                <w:rFonts w:hint="eastAsia"/>
              </w:rPr>
              <w:t>255</w:t>
            </w:r>
            <w:r w:rsidRPr="00F54690">
              <w:rPr>
                <w:lang w:eastAsia="en-US"/>
              </w:rPr>
              <w:t>)</w:t>
            </w:r>
            <w:r w:rsidRPr="00F54690">
              <w:rPr>
                <w:rFonts w:hint="eastAsia"/>
              </w:rPr>
              <w:t>)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1.3.6.1.4.1.25506.2.6.1.1.1.1.2</w:t>
            </w:r>
            <w:r w:rsidRPr="00F54690">
              <w:rPr>
                <w:rFonts w:hint="eastAsia"/>
              </w:rPr>
              <w:t xml:space="preserve"> </w:t>
            </w:r>
            <w:r w:rsidRPr="00F54690">
              <w:rPr>
                <w:lang w:eastAsia="en-US"/>
              </w:rPr>
              <w:t>(hh3cEntityExtAdminStatus)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Hh3cAdminState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notSupported(1)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locked(2)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shuttingDown(3)</w:t>
            </w:r>
          </w:p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unlocked(4)}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1.3.6.1.4.1.25506.2.6.1.1.1.1.3</w:t>
            </w:r>
            <w:r w:rsidRPr="00F54690">
              <w:rPr>
                <w:rFonts w:hint="eastAsia"/>
              </w:rPr>
              <w:t xml:space="preserve"> (</w:t>
            </w:r>
            <w:r w:rsidRPr="00F54690">
              <w:t>hh3cEntityExtOperStatus</w:t>
            </w:r>
            <w:r w:rsidRPr="00F54690">
              <w:rPr>
                <w:rFonts w:hint="eastAsia"/>
              </w:rPr>
              <w:t>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Hh3cOperState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notSupported(1)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disabled(2)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enabled(3)</w:t>
            </w:r>
          </w:p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dangerous(4)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【处理建议】</w:t>
      </w:r>
    </w:p>
    <w:p w:rsidR="00C357A4" w:rsidRPr="00F54690" w:rsidRDefault="00F54690" w:rsidP="00F54690">
      <w:r>
        <w:t>无需处理。</w:t>
      </w:r>
    </w:p>
    <w:p w:rsidR="00C357A4" w:rsidRPr="00F54690" w:rsidRDefault="00C357A4" w:rsidP="00F54690">
      <w:pPr>
        <w:pStyle w:val="3"/>
      </w:pPr>
      <w:bookmarkStart w:id="13" w:name="_Toc389576885"/>
      <w:bookmarkStart w:id="14" w:name="_Toc392747554"/>
      <w:r w:rsidRPr="00F54690">
        <w:t>hh3cEntityRemove</w:t>
      </w:r>
      <w:bookmarkEnd w:id="13"/>
      <w:bookmarkEnd w:id="14"/>
    </w:p>
    <w:p w:rsidR="00C357A4" w:rsidRPr="00F54690" w:rsidRDefault="00C357A4" w:rsidP="00F54690">
      <w:pPr>
        <w:pStyle w:val="Command"/>
      </w:pPr>
      <w:r w:rsidRPr="00F54690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1765" w:type="dxa"/>
          </w:tcPr>
          <w:p w:rsidR="00C357A4" w:rsidRPr="00F54690" w:rsidRDefault="00C357A4" w:rsidP="00F54690">
            <w:pPr>
              <w:pStyle w:val="TableHeadingleft"/>
            </w:pPr>
            <w:r w:rsidRPr="00F54690">
              <w:t>OID</w:t>
            </w:r>
          </w:p>
        </w:tc>
        <w:tc>
          <w:tcPr>
            <w:tcW w:w="6937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1.3.6.1.4.1.25506.2.6.2.0.13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hh3c-entity-ext.mib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次要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开启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【描述】</w:t>
      </w:r>
    </w:p>
    <w:p w:rsidR="00C357A4" w:rsidRPr="00F54690" w:rsidRDefault="00F54690" w:rsidP="00F54690">
      <w:r>
        <w:rPr>
          <w:rFonts w:hint="eastAsia"/>
        </w:rPr>
        <w:t>该告警在</w:t>
      </w:r>
      <w:r w:rsidR="00C357A4" w:rsidRPr="00F54690">
        <w:rPr>
          <w:rFonts w:hint="eastAsia"/>
        </w:rPr>
        <w:t>实体从设备上拔出</w:t>
      </w:r>
      <w:r>
        <w:rPr>
          <w:rFonts w:hint="eastAsia"/>
        </w:rPr>
        <w:t>时发送</w:t>
      </w:r>
      <w:r w:rsidR="00C357A4" w:rsidRPr="00F54690">
        <w:rPr>
          <w:rFonts w:hint="eastAsia"/>
        </w:rPr>
        <w:t>。</w:t>
      </w:r>
    </w:p>
    <w:p w:rsidR="00C357A4" w:rsidRPr="00F54690" w:rsidRDefault="00C357A4" w:rsidP="00F54690">
      <w:pPr>
        <w:pStyle w:val="Command"/>
      </w:pPr>
      <w:r w:rsidRPr="00F54690">
        <w:t>【状态控制】</w:t>
      </w:r>
    </w:p>
    <w:p w:rsidR="00C357A4" w:rsidRPr="00F54690" w:rsidRDefault="00F54690" w:rsidP="00F54690">
      <w:r>
        <w:t>该告警无法关闭。</w:t>
      </w:r>
      <w:r w:rsidR="00C357A4" w:rsidRPr="00F54690">
        <w:t xml:space="preserve"> </w:t>
      </w:r>
    </w:p>
    <w:p w:rsidR="00C357A4" w:rsidRPr="00F54690" w:rsidRDefault="00C357A4" w:rsidP="00F54690">
      <w:pPr>
        <w:pStyle w:val="Command"/>
      </w:pPr>
      <w:r w:rsidRPr="00F54690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26"/>
        <w:gridCol w:w="2013"/>
        <w:gridCol w:w="3163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3607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OID</w:t>
            </w:r>
            <w:r w:rsidRPr="00F54690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取值范围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1.3.6.1.2.1.47.1.1.1.1.2 (entPhysicalDescr)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rFonts w:hint="eastAsia"/>
              </w:rPr>
              <w:t>OCTET STRING (</w:t>
            </w:r>
            <w:r w:rsidRPr="00F54690">
              <w:rPr>
                <w:lang w:eastAsia="en-US"/>
              </w:rPr>
              <w:t>SIZE</w:t>
            </w:r>
            <w:r w:rsidRPr="00F54690">
              <w:rPr>
                <w:rFonts w:hint="eastAsia"/>
              </w:rPr>
              <w:t xml:space="preserve"> </w:t>
            </w:r>
            <w:r w:rsidRPr="00F54690">
              <w:rPr>
                <w:lang w:eastAsia="en-US"/>
              </w:rPr>
              <w:t>(0..</w:t>
            </w:r>
            <w:r w:rsidRPr="00F54690">
              <w:rPr>
                <w:rFonts w:hint="eastAsia"/>
              </w:rPr>
              <w:t>255</w:t>
            </w:r>
            <w:r w:rsidRPr="00F54690">
              <w:rPr>
                <w:lang w:eastAsia="en-US"/>
              </w:rPr>
              <w:t>)</w:t>
            </w:r>
            <w:r w:rsidRPr="00F54690">
              <w:rPr>
                <w:rFonts w:hint="eastAsia"/>
              </w:rPr>
              <w:t>)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1.3.6.1.4.1.25506.2.6.1.1.1.1.2</w:t>
            </w:r>
            <w:r w:rsidRPr="00F54690">
              <w:rPr>
                <w:rFonts w:hint="eastAsia"/>
              </w:rPr>
              <w:t xml:space="preserve"> </w:t>
            </w:r>
            <w:r w:rsidRPr="00F54690">
              <w:rPr>
                <w:lang w:eastAsia="en-US"/>
              </w:rPr>
              <w:t>(hh3cEntityExtAdminStatus)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Hh3cAdminState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notSupported(1)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locked(2)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shuttingDown(3)</w:t>
            </w:r>
          </w:p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unlocked(4)}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1.3.6.1.4.1.25506.2.6.1.1.1.1.3</w:t>
            </w:r>
            <w:r w:rsidRPr="00F54690">
              <w:rPr>
                <w:rFonts w:hint="eastAsia"/>
              </w:rPr>
              <w:t xml:space="preserve"> (</w:t>
            </w:r>
            <w:r w:rsidRPr="00F54690">
              <w:t>hh3cEntityExtOperStatus</w:t>
            </w:r>
            <w:r w:rsidRPr="00F54690">
              <w:rPr>
                <w:rFonts w:hint="eastAsia"/>
              </w:rPr>
              <w:t>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Hh3cOperState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notSupported(1)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disabled(2)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enabled(3)</w:t>
            </w:r>
          </w:p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dangerous(4)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【处理建议】</w:t>
      </w:r>
    </w:p>
    <w:p w:rsidR="00C357A4" w:rsidRDefault="008B690F" w:rsidP="00F54690">
      <w:r>
        <w:rPr>
          <w:rFonts w:hint="eastAsia"/>
        </w:rPr>
        <w:t>如果实体被</w:t>
      </w:r>
      <w:r w:rsidR="00F54690">
        <w:rPr>
          <w:rFonts w:hint="eastAsia"/>
        </w:rPr>
        <w:t>拔出，</w:t>
      </w:r>
      <w:r w:rsidR="00F54690">
        <w:t>无需处理。</w:t>
      </w:r>
    </w:p>
    <w:p w:rsidR="00F54690" w:rsidRDefault="00F54690" w:rsidP="00F54690">
      <w:r>
        <w:rPr>
          <w:rFonts w:hint="eastAsia"/>
        </w:rPr>
        <w:t>如果实体没有被拔出：</w:t>
      </w:r>
    </w:p>
    <w:p w:rsidR="00000000" w:rsidRDefault="00F54690">
      <w:pPr>
        <w:pStyle w:val="ItemStep"/>
      </w:pPr>
      <w:r>
        <w:rPr>
          <w:rFonts w:hint="eastAsia"/>
          <w:lang w:eastAsia="zh-CN"/>
        </w:rPr>
        <w:t>确认实体安装正确。</w:t>
      </w:r>
    </w:p>
    <w:p w:rsidR="00000000" w:rsidRDefault="00F54690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C357A4" w:rsidRPr="00F54690" w:rsidRDefault="00C357A4" w:rsidP="00F54690">
      <w:pPr>
        <w:pStyle w:val="3"/>
      </w:pPr>
      <w:bookmarkStart w:id="15" w:name="_Toc389576888"/>
      <w:bookmarkStart w:id="16" w:name="_Toc392747555"/>
      <w:r w:rsidRPr="00F54690">
        <w:t>hh3cEntityExtFaultAlarmOn</w:t>
      </w:r>
      <w:bookmarkEnd w:id="15"/>
      <w:bookmarkEnd w:id="16"/>
    </w:p>
    <w:p w:rsidR="00C357A4" w:rsidRPr="00F54690" w:rsidRDefault="00C357A4" w:rsidP="00F54690">
      <w:pPr>
        <w:pStyle w:val="Command"/>
      </w:pPr>
      <w:r w:rsidRPr="00F54690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1765" w:type="dxa"/>
          </w:tcPr>
          <w:p w:rsidR="00C357A4" w:rsidRPr="00F54690" w:rsidRDefault="00C357A4" w:rsidP="00F54690">
            <w:pPr>
              <w:pStyle w:val="TableHeadingleft"/>
            </w:pPr>
            <w:r w:rsidRPr="00F54690">
              <w:t>OID</w:t>
            </w:r>
          </w:p>
        </w:tc>
        <w:tc>
          <w:tcPr>
            <w:tcW w:w="6937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1.3.6.1.4.1.25506.2.6.2.0.16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hh3c-entity-ext.mib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重要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开启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【描述】</w:t>
      </w:r>
    </w:p>
    <w:p w:rsidR="00C357A4" w:rsidRPr="00F54690" w:rsidRDefault="00F54690" w:rsidP="00F54690">
      <w:r>
        <w:rPr>
          <w:rFonts w:hint="eastAsia"/>
        </w:rPr>
        <w:t>该告警在</w:t>
      </w:r>
      <w:r w:rsidR="00C357A4" w:rsidRPr="00F54690">
        <w:rPr>
          <w:rFonts w:hint="eastAsia"/>
        </w:rPr>
        <w:t>实体发生故障</w:t>
      </w:r>
      <w:r>
        <w:rPr>
          <w:rFonts w:hint="eastAsia"/>
        </w:rPr>
        <w:t>时</w:t>
      </w:r>
      <w:r w:rsidR="00E01BF4">
        <w:rPr>
          <w:rFonts w:hint="eastAsia"/>
        </w:rPr>
        <w:t>发送</w:t>
      </w:r>
      <w:r w:rsidR="00C357A4" w:rsidRPr="00F54690">
        <w:rPr>
          <w:rFonts w:hint="eastAsia"/>
        </w:rPr>
        <w:t>。</w:t>
      </w:r>
    </w:p>
    <w:p w:rsidR="00C357A4" w:rsidRPr="00F54690" w:rsidRDefault="00C357A4" w:rsidP="00F54690">
      <w:pPr>
        <w:pStyle w:val="Command"/>
      </w:pPr>
      <w:r w:rsidRPr="00F54690">
        <w:t>【状态控制】</w:t>
      </w:r>
    </w:p>
    <w:p w:rsidR="00C357A4" w:rsidRPr="00F54690" w:rsidRDefault="00F54690" w:rsidP="00F54690">
      <w:r>
        <w:t>该告警无法关闭。</w:t>
      </w:r>
      <w:r w:rsidR="00C357A4" w:rsidRPr="00F54690">
        <w:t xml:space="preserve"> </w:t>
      </w:r>
    </w:p>
    <w:p w:rsidR="00C357A4" w:rsidRPr="00F54690" w:rsidRDefault="00C357A4" w:rsidP="00F54690">
      <w:pPr>
        <w:pStyle w:val="Command"/>
      </w:pPr>
      <w:r w:rsidRPr="00F54690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22"/>
        <w:gridCol w:w="2006"/>
        <w:gridCol w:w="3174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3607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OID</w:t>
            </w:r>
            <w:r w:rsidRPr="00F54690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取值范围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 (hh3cEntityExtPhysicalIndex)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1.3.6.1.2.1.47.1.1.1.1.7 (entPhysicalName)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rFonts w:hint="eastAsia"/>
              </w:rPr>
              <w:t>OCTET STRING (</w:t>
            </w:r>
            <w:r w:rsidRPr="00F54690">
              <w:rPr>
                <w:lang w:eastAsia="en-US"/>
              </w:rPr>
              <w:t>SIZE</w:t>
            </w:r>
            <w:r w:rsidRPr="00F54690">
              <w:rPr>
                <w:rFonts w:hint="eastAsia"/>
              </w:rPr>
              <w:t xml:space="preserve"> </w:t>
            </w:r>
            <w:r w:rsidRPr="00F54690">
              <w:rPr>
                <w:lang w:eastAsia="en-US"/>
              </w:rPr>
              <w:t>(0..</w:t>
            </w:r>
            <w:r w:rsidRPr="00F54690">
              <w:rPr>
                <w:rFonts w:hint="eastAsia"/>
              </w:rPr>
              <w:t>255</w:t>
            </w:r>
            <w:r w:rsidRPr="00F54690">
              <w:rPr>
                <w:lang w:eastAsia="en-US"/>
              </w:rPr>
              <w:t>)</w:t>
            </w:r>
            <w:r w:rsidRPr="00F54690">
              <w:rPr>
                <w:rFonts w:hint="eastAsia"/>
              </w:rPr>
              <w:t>)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1.3.6.1.4.1.25506.2.6.1.1.1.1.19</w:t>
            </w:r>
            <w:r w:rsidRPr="00F54690">
              <w:rPr>
                <w:rFonts w:hint="eastAsia"/>
              </w:rPr>
              <w:t xml:space="preserve"> (</w:t>
            </w:r>
            <w:r w:rsidRPr="00F54690">
              <w:rPr>
                <w:lang w:eastAsia="en-US"/>
              </w:rPr>
              <w:t>hh3cEntityExtErrorStatus</w:t>
            </w:r>
            <w:r w:rsidRPr="00F54690">
              <w:rPr>
                <w:rFonts w:hint="eastAsia"/>
              </w:rPr>
              <w:t>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rFonts w:hint="eastAsia"/>
              </w:rPr>
              <w:t>INTEGER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notSupported(1)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normal(2)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postFailure(3)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entityAbsent(4)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poeError(11)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stackError(21)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stackPortBlocked(22)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stackPortFailed(23)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sfpRecvError(31)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sfpSendError(32)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sfpBothError(33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 xml:space="preserve"> fanError(41)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psuError(51)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rpsError(61)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moduleFaulty(71)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sensorError(81)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hardwareFaulty(91)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1.3.6.1.4.1.25506.2.6.1.1.1.1.2 (hh3cEntityExtAdminStatus)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Hh3cAdminState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notSupported(1)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locked(2)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shuttingDown(3)</w:t>
            </w:r>
          </w:p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unlocked(4)}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1.3.6.1.4.1.25506.2.6.1.1.1.1.5 (hh3cEntityExtAlarmLight)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Hh3cAlarmStatus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BITS {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notSupported(0)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underRepair(1)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critical(2)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major(3)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minor(4)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alarmOutstanding(5)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warning(6)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rFonts w:hint="eastAsia"/>
              </w:rPr>
              <w:t>i</w:t>
            </w:r>
            <w:r w:rsidRPr="00F54690">
              <w:rPr>
                <w:lang w:eastAsia="en-US"/>
              </w:rPr>
              <w:t>ndeterminate(7)</w:t>
            </w:r>
          </w:p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}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【处理建议】</w:t>
      </w:r>
    </w:p>
    <w:p w:rsidR="00F54690" w:rsidRDefault="00F54690" w:rsidP="00F54690">
      <w:pPr>
        <w:pStyle w:val="ItemStep"/>
      </w:pPr>
      <w:r>
        <w:rPr>
          <w:rFonts w:hint="eastAsia"/>
          <w:lang w:eastAsia="zh-CN"/>
        </w:rPr>
        <w:t>确认实体安装正确。</w:t>
      </w:r>
    </w:p>
    <w:p w:rsidR="00F54690" w:rsidRPr="00F54690" w:rsidRDefault="00F54690" w:rsidP="00F54690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C357A4" w:rsidRPr="00F54690" w:rsidRDefault="00C357A4" w:rsidP="00F54690">
      <w:pPr>
        <w:pStyle w:val="3"/>
      </w:pPr>
      <w:bookmarkStart w:id="17" w:name="_Toc389576889"/>
      <w:bookmarkStart w:id="18" w:name="_Toc392747556"/>
      <w:r w:rsidRPr="00F54690">
        <w:t>hh3cEntityExtFaultAlarmOff</w:t>
      </w:r>
      <w:bookmarkEnd w:id="17"/>
      <w:bookmarkEnd w:id="18"/>
    </w:p>
    <w:p w:rsidR="00C357A4" w:rsidRPr="00F54690" w:rsidRDefault="00C357A4" w:rsidP="00F54690">
      <w:pPr>
        <w:pStyle w:val="Command"/>
      </w:pPr>
      <w:r w:rsidRPr="00F54690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1765" w:type="dxa"/>
          </w:tcPr>
          <w:p w:rsidR="00C357A4" w:rsidRPr="00F54690" w:rsidRDefault="00C357A4" w:rsidP="00F54690">
            <w:pPr>
              <w:pStyle w:val="TableHeadingleft"/>
            </w:pPr>
            <w:r w:rsidRPr="00F54690">
              <w:t>OID</w:t>
            </w:r>
          </w:p>
        </w:tc>
        <w:tc>
          <w:tcPr>
            <w:tcW w:w="6937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1.3.6.1.4.1.25506.2.6.2.0.17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hh3c-entity-ext.mib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-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开启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【描述】</w:t>
      </w:r>
    </w:p>
    <w:p w:rsidR="00C357A4" w:rsidRPr="00F54690" w:rsidRDefault="00854045" w:rsidP="00F54690">
      <w:r>
        <w:rPr>
          <w:rFonts w:hint="eastAsia"/>
        </w:rPr>
        <w:t>该告警在</w:t>
      </w:r>
      <w:r w:rsidR="00C357A4" w:rsidRPr="00F54690">
        <w:rPr>
          <w:rFonts w:hint="eastAsia"/>
        </w:rPr>
        <w:t>实体从故障状态中恢复</w:t>
      </w:r>
      <w:r>
        <w:rPr>
          <w:rFonts w:hint="eastAsia"/>
        </w:rPr>
        <w:t>时发</w:t>
      </w:r>
      <w:r w:rsidR="00E01BF4">
        <w:rPr>
          <w:rFonts w:hint="eastAsia"/>
        </w:rPr>
        <w:t>送</w:t>
      </w:r>
      <w:r w:rsidR="00C357A4" w:rsidRPr="00F54690">
        <w:rPr>
          <w:rFonts w:hint="eastAsia"/>
        </w:rPr>
        <w:t>。</w:t>
      </w:r>
    </w:p>
    <w:p w:rsidR="00C357A4" w:rsidRPr="00F54690" w:rsidRDefault="00C357A4" w:rsidP="00F54690">
      <w:pPr>
        <w:pStyle w:val="Command"/>
      </w:pPr>
      <w:r w:rsidRPr="00F54690">
        <w:t>【状态控制】</w:t>
      </w:r>
    </w:p>
    <w:p w:rsidR="00C357A4" w:rsidRPr="00F54690" w:rsidRDefault="00F54690" w:rsidP="00F54690">
      <w:r>
        <w:t>该告警无法关闭。</w:t>
      </w:r>
      <w:r w:rsidR="00C357A4" w:rsidRPr="00F54690">
        <w:t xml:space="preserve"> </w:t>
      </w:r>
    </w:p>
    <w:p w:rsidR="00C357A4" w:rsidRPr="00F54690" w:rsidRDefault="00C357A4" w:rsidP="00F54690">
      <w:pPr>
        <w:pStyle w:val="Command"/>
      </w:pPr>
      <w:r w:rsidRPr="00F54690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22"/>
        <w:gridCol w:w="2006"/>
        <w:gridCol w:w="3174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3607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OID</w:t>
            </w:r>
            <w:r w:rsidRPr="00F54690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取值范围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 (hh3cEntityExtPhysicalIndex)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1.3.6.1.2.1.47.1.1.1.1.7 (entPhysicalName)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rFonts w:hint="eastAsia"/>
              </w:rPr>
              <w:t>OCTET STRING (</w:t>
            </w:r>
            <w:r w:rsidRPr="00F54690">
              <w:rPr>
                <w:lang w:eastAsia="en-US"/>
              </w:rPr>
              <w:t>SIZE</w:t>
            </w:r>
            <w:r w:rsidRPr="00F54690">
              <w:rPr>
                <w:rFonts w:hint="eastAsia"/>
              </w:rPr>
              <w:t xml:space="preserve"> </w:t>
            </w:r>
            <w:r w:rsidRPr="00F54690">
              <w:rPr>
                <w:lang w:eastAsia="en-US"/>
              </w:rPr>
              <w:t>(0..</w:t>
            </w:r>
            <w:r w:rsidRPr="00F54690">
              <w:rPr>
                <w:rFonts w:hint="eastAsia"/>
              </w:rPr>
              <w:t>255</w:t>
            </w:r>
            <w:r w:rsidRPr="00F54690">
              <w:rPr>
                <w:lang w:eastAsia="en-US"/>
              </w:rPr>
              <w:t>)</w:t>
            </w:r>
            <w:r w:rsidRPr="00F54690">
              <w:rPr>
                <w:rFonts w:hint="eastAsia"/>
              </w:rPr>
              <w:t>)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t>1.3.6.1.4.1.25506.2.6.1.1.1.1.19</w:t>
            </w:r>
            <w:r w:rsidRPr="00F54690">
              <w:rPr>
                <w:rFonts w:hint="eastAsia"/>
              </w:rPr>
              <w:t xml:space="preserve"> (</w:t>
            </w:r>
            <w:r w:rsidRPr="00F54690">
              <w:rPr>
                <w:lang w:eastAsia="en-US"/>
              </w:rPr>
              <w:t>hh3cEntityExtErrorStatus</w:t>
            </w:r>
            <w:r w:rsidRPr="00F54690">
              <w:rPr>
                <w:rFonts w:hint="eastAsia"/>
              </w:rPr>
              <w:t>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rFonts w:hint="eastAsia"/>
              </w:rPr>
              <w:t>INTEGER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notSupported(1)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normal(2)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postFailure(3)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entityAbsent(4)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poeError(11)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stackError(21)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stackPortBlocked(22)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stackPortFailed(23)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sfpRecvError(31)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sfpSendError(32)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sfpBothError(33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 xml:space="preserve"> fanError(41)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psuError(51)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rpsError(61)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moduleFaulty(71)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sensorError(81)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t>hardwareFaulty(91)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1.3.6.1.4.1.25506.2.6.1.1.1.1.2 (hh3cEntityExtAdminStatus)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Hh3cAdminState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notSupported(1)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locked(2)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shuttingDown(3)</w:t>
            </w:r>
          </w:p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unlocked(4)}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1.3.6.1.4.1.25506.2.6.1.1.1.1.5 (hh3cEntityExtAlarmLight)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Hh3cAlarmStatus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BITS {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notSupported(0)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underRepair(1)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critical(2)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major(3)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minor(4)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alarmOutstanding(5)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warning(6)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rFonts w:hint="eastAsia"/>
              </w:rPr>
              <w:t>i</w:t>
            </w:r>
            <w:r w:rsidRPr="00F54690">
              <w:rPr>
                <w:lang w:eastAsia="en-US"/>
              </w:rPr>
              <w:t>ndeterminate(7)</w:t>
            </w:r>
          </w:p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}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【处理建议】</w:t>
      </w:r>
    </w:p>
    <w:p w:rsidR="00C357A4" w:rsidRPr="00F54690" w:rsidRDefault="00F54690" w:rsidP="00F54690">
      <w:r>
        <w:t>无需处理。</w:t>
      </w:r>
    </w:p>
    <w:p w:rsidR="00C357A4" w:rsidRPr="00F54690" w:rsidRDefault="00C357A4" w:rsidP="00F54690">
      <w:pPr>
        <w:pStyle w:val="3"/>
      </w:pPr>
      <w:bookmarkStart w:id="19" w:name="_Toc389576892"/>
      <w:bookmarkStart w:id="20" w:name="_Toc392747557"/>
      <w:r w:rsidRPr="00F54690">
        <w:t>hh3cEntityExtTemperatureLower</w:t>
      </w:r>
      <w:bookmarkEnd w:id="19"/>
      <w:bookmarkEnd w:id="20"/>
    </w:p>
    <w:p w:rsidR="00C357A4" w:rsidRPr="00F54690" w:rsidRDefault="00C357A4" w:rsidP="00F54690">
      <w:pPr>
        <w:pStyle w:val="Command"/>
      </w:pPr>
      <w:r w:rsidRPr="00F54690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1765" w:type="dxa"/>
          </w:tcPr>
          <w:p w:rsidR="00C357A4" w:rsidRPr="00F54690" w:rsidRDefault="00C357A4" w:rsidP="00F54690">
            <w:pPr>
              <w:pStyle w:val="TableHeadingleft"/>
            </w:pPr>
            <w:r w:rsidRPr="00F54690">
              <w:t>OID</w:t>
            </w:r>
          </w:p>
        </w:tc>
        <w:tc>
          <w:tcPr>
            <w:tcW w:w="6937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1.3.6.1.4.1.25506.2.6.2.0.20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hh3c-entity-ext.mib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重要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开启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【描述】</w:t>
      </w:r>
    </w:p>
    <w:p w:rsidR="00C357A4" w:rsidRPr="00F54690" w:rsidRDefault="00854045" w:rsidP="00F54690">
      <w:r>
        <w:rPr>
          <w:rFonts w:hint="eastAsia"/>
          <w:szCs w:val="24"/>
        </w:rPr>
        <w:t>该告警在</w:t>
      </w:r>
      <w:r w:rsidR="00C357A4" w:rsidRPr="00F54690">
        <w:rPr>
          <w:szCs w:val="24"/>
        </w:rPr>
        <w:t>实体</w:t>
      </w:r>
      <w:r w:rsidR="00C357A4" w:rsidRPr="00F54690">
        <w:rPr>
          <w:rFonts w:hint="eastAsia"/>
          <w:szCs w:val="24"/>
        </w:rPr>
        <w:t>的</w:t>
      </w:r>
      <w:r w:rsidR="00C357A4" w:rsidRPr="00F54690">
        <w:rPr>
          <w:szCs w:val="24"/>
        </w:rPr>
        <w:t>温度</w:t>
      </w:r>
      <w:r>
        <w:rPr>
          <w:rFonts w:hint="eastAsia"/>
          <w:szCs w:val="24"/>
        </w:rPr>
        <w:t>低于</w:t>
      </w:r>
      <w:r w:rsidR="00C357A4" w:rsidRPr="00F54690">
        <w:rPr>
          <w:rFonts w:hint="eastAsia"/>
          <w:szCs w:val="24"/>
        </w:rPr>
        <w:t>下限</w:t>
      </w:r>
      <w:r w:rsidR="00C357A4" w:rsidRPr="00F54690">
        <w:rPr>
          <w:szCs w:val="24"/>
        </w:rPr>
        <w:t>阀值</w:t>
      </w:r>
      <w:r>
        <w:rPr>
          <w:rFonts w:hint="eastAsia"/>
          <w:szCs w:val="24"/>
        </w:rPr>
        <w:t>时</w:t>
      </w:r>
      <w:r w:rsidR="00E01BF4">
        <w:rPr>
          <w:rFonts w:hint="eastAsia"/>
          <w:szCs w:val="24"/>
        </w:rPr>
        <w:t>发送</w:t>
      </w:r>
      <w:r w:rsidR="00C357A4" w:rsidRPr="00F54690">
        <w:rPr>
          <w:rFonts w:hint="eastAsia"/>
          <w:szCs w:val="24"/>
        </w:rPr>
        <w:t>。</w:t>
      </w:r>
    </w:p>
    <w:p w:rsidR="00C357A4" w:rsidRPr="00F54690" w:rsidRDefault="00C357A4" w:rsidP="00F54690">
      <w:pPr>
        <w:pStyle w:val="Command"/>
      </w:pPr>
      <w:r w:rsidRPr="00F54690">
        <w:t>【状态控制】</w:t>
      </w:r>
    </w:p>
    <w:p w:rsidR="00C357A4" w:rsidRPr="00F54690" w:rsidRDefault="00F54690" w:rsidP="00F54690">
      <w:r>
        <w:t>该告警无法关闭。</w:t>
      </w:r>
      <w:r w:rsidR="00C357A4" w:rsidRPr="00F54690">
        <w:t xml:space="preserve"> </w:t>
      </w:r>
    </w:p>
    <w:p w:rsidR="00C357A4" w:rsidRPr="00F54690" w:rsidRDefault="00C357A4" w:rsidP="00F54690">
      <w:pPr>
        <w:pStyle w:val="Command"/>
      </w:pPr>
      <w:r w:rsidRPr="00F54690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4026"/>
        <w:gridCol w:w="1940"/>
        <w:gridCol w:w="2736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4067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OID</w:t>
            </w:r>
            <w:r w:rsidRPr="00F54690">
              <w:rPr>
                <w:lang w:eastAsia="en-US"/>
              </w:rPr>
              <w:t>（变量名）</w:t>
            </w:r>
          </w:p>
        </w:tc>
        <w:tc>
          <w:tcPr>
            <w:tcW w:w="1981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类型</w:t>
            </w:r>
          </w:p>
        </w:tc>
        <w:tc>
          <w:tcPr>
            <w:tcW w:w="2920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取值范围</w:t>
            </w:r>
          </w:p>
        </w:tc>
      </w:tr>
      <w:tr w:rsidR="00C357A4" w:rsidRPr="00F54690" w:rsidTr="00F54690">
        <w:trPr>
          <w:cantSplit/>
        </w:trPr>
        <w:tc>
          <w:tcPr>
            <w:tcW w:w="406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 (hh3cEntityExtPhysicalIndex)</w:t>
            </w:r>
          </w:p>
        </w:tc>
        <w:tc>
          <w:tcPr>
            <w:tcW w:w="198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2920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406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1.3.6.1.2.1.47.1.1.1.1.7 (entPhysicalName)</w:t>
            </w:r>
          </w:p>
        </w:tc>
        <w:tc>
          <w:tcPr>
            <w:tcW w:w="198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SnmpAdminString</w:t>
            </w:r>
          </w:p>
        </w:tc>
        <w:tc>
          <w:tcPr>
            <w:tcW w:w="2920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rFonts w:hint="eastAsia"/>
              </w:rPr>
              <w:t>OCTET STRING (</w:t>
            </w:r>
            <w:r w:rsidRPr="00F54690">
              <w:rPr>
                <w:lang w:eastAsia="en-US"/>
              </w:rPr>
              <w:t>SIZE</w:t>
            </w:r>
            <w:r w:rsidRPr="00F54690">
              <w:rPr>
                <w:rFonts w:hint="eastAsia"/>
              </w:rPr>
              <w:t xml:space="preserve"> </w:t>
            </w:r>
            <w:r w:rsidRPr="00F54690">
              <w:rPr>
                <w:lang w:eastAsia="en-US"/>
              </w:rPr>
              <w:t>(0..</w:t>
            </w:r>
            <w:r w:rsidRPr="00F54690">
              <w:rPr>
                <w:rFonts w:hint="eastAsia"/>
              </w:rPr>
              <w:t>255</w:t>
            </w:r>
            <w:r w:rsidRPr="00F54690">
              <w:rPr>
                <w:lang w:eastAsia="en-US"/>
              </w:rPr>
              <w:t>)</w:t>
            </w:r>
            <w:r w:rsidRPr="00F54690">
              <w:rPr>
                <w:rFonts w:hint="eastAsia"/>
              </w:rPr>
              <w:t>)</w:t>
            </w:r>
          </w:p>
        </w:tc>
      </w:tr>
      <w:tr w:rsidR="00C357A4" w:rsidRPr="00F54690" w:rsidTr="00F54690">
        <w:trPr>
          <w:cantSplit/>
        </w:trPr>
        <w:tc>
          <w:tcPr>
            <w:tcW w:w="406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1.3.6.1.4.1.25506.2.6.1.1.1.1.12 (hh3cEntityExtTemperature)</w:t>
            </w:r>
          </w:p>
        </w:tc>
        <w:tc>
          <w:tcPr>
            <w:tcW w:w="198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2920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406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1.3.6.1.4.1.25506.2.6.1.1.1.1.21 (hh3cEntityExtLowerTemperatureThreshold)</w:t>
            </w:r>
          </w:p>
        </w:tc>
        <w:tc>
          <w:tcPr>
            <w:tcW w:w="198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2920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406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1.3.6.1.4.1.25506.2.6.1.1.1.1.2 (hh3cEntityExtAdminStatus)</w:t>
            </w:r>
          </w:p>
        </w:tc>
        <w:tc>
          <w:tcPr>
            <w:tcW w:w="198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Hh3cAdminState</w:t>
            </w:r>
          </w:p>
        </w:tc>
        <w:tc>
          <w:tcPr>
            <w:tcW w:w="2920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notSupported(1)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locked(2)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shuttingDown(3)</w:t>
            </w:r>
          </w:p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unlocked(4)}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【处理建议】</w:t>
      </w:r>
    </w:p>
    <w:p w:rsidR="00854045" w:rsidRDefault="00854045" w:rsidP="00854045">
      <w:pPr>
        <w:pStyle w:val="ItemStep"/>
      </w:pPr>
      <w:r>
        <w:rPr>
          <w:rFonts w:hint="eastAsia"/>
          <w:lang w:eastAsia="zh-CN"/>
        </w:rPr>
        <w:t>现场查看环境温度。</w:t>
      </w:r>
      <w:r w:rsidRPr="00F54690">
        <w:rPr>
          <w:rFonts w:hint="eastAsia"/>
        </w:rPr>
        <w:t>可以通过“</w:t>
      </w:r>
      <w:r w:rsidRPr="00F54690">
        <w:t>display environment</w:t>
      </w:r>
      <w:r w:rsidRPr="00F54690">
        <w:rPr>
          <w:rFonts w:hint="eastAsia"/>
        </w:rPr>
        <w:t>”命令查看当前温度以及生效的阈值。</w:t>
      </w:r>
    </w:p>
    <w:p w:rsidR="00854045" w:rsidRDefault="00854045" w:rsidP="00854045">
      <w:pPr>
        <w:pStyle w:val="ItemStep"/>
      </w:pPr>
      <w:r>
        <w:rPr>
          <w:rFonts w:hint="eastAsia"/>
          <w:lang w:eastAsia="zh-CN"/>
        </w:rPr>
        <w:t>确定造成温度低于</w:t>
      </w:r>
      <w:r w:rsidRPr="00F54690">
        <w:rPr>
          <w:rFonts w:hint="eastAsia"/>
        </w:rPr>
        <w:t>下限</w:t>
      </w:r>
      <w:r w:rsidRPr="00F54690">
        <w:t>阀值</w:t>
      </w:r>
      <w:r>
        <w:rPr>
          <w:rFonts w:hint="eastAsia"/>
          <w:lang w:eastAsia="zh-CN"/>
        </w:rPr>
        <w:t>的原因。</w:t>
      </w:r>
    </w:p>
    <w:p w:rsidR="00854045" w:rsidRDefault="00854045" w:rsidP="00854045">
      <w:pPr>
        <w:pStyle w:val="ItemStep"/>
      </w:pPr>
      <w:r>
        <w:rPr>
          <w:rFonts w:hint="eastAsia"/>
          <w:lang w:eastAsia="zh-CN"/>
        </w:rPr>
        <w:t>解决问题，确保温度恢复至正常范围。</w:t>
      </w:r>
    </w:p>
    <w:p w:rsidR="00854045" w:rsidRDefault="00854045" w:rsidP="00854045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C357A4" w:rsidRPr="00F54690" w:rsidRDefault="00C357A4" w:rsidP="00F54690">
      <w:pPr>
        <w:pStyle w:val="3"/>
      </w:pPr>
      <w:bookmarkStart w:id="21" w:name="_Toc389576893"/>
      <w:bookmarkStart w:id="22" w:name="_Toc392747558"/>
      <w:r w:rsidRPr="00F54690">
        <w:t>hh3cEntityExtTemperatureTooUp</w:t>
      </w:r>
      <w:bookmarkEnd w:id="21"/>
      <w:bookmarkEnd w:id="22"/>
    </w:p>
    <w:p w:rsidR="00C357A4" w:rsidRPr="00F54690" w:rsidRDefault="00C357A4" w:rsidP="00F54690">
      <w:pPr>
        <w:pStyle w:val="Command"/>
      </w:pPr>
      <w:r w:rsidRPr="00F54690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1765" w:type="dxa"/>
          </w:tcPr>
          <w:p w:rsidR="00C357A4" w:rsidRPr="00F54690" w:rsidRDefault="00C357A4" w:rsidP="00F54690">
            <w:pPr>
              <w:pStyle w:val="TableHeadingleft"/>
            </w:pPr>
            <w:r w:rsidRPr="00F54690">
              <w:t>OID</w:t>
            </w:r>
          </w:p>
        </w:tc>
        <w:tc>
          <w:tcPr>
            <w:tcW w:w="6937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1.3.6.1.4.1.25506.2.6.2.0.21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hh3c-entity-ext.mib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紧急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开启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【描述】</w:t>
      </w:r>
    </w:p>
    <w:p w:rsidR="00C357A4" w:rsidRPr="00F54690" w:rsidRDefault="00854045" w:rsidP="00F54690">
      <w:r>
        <w:rPr>
          <w:rFonts w:hint="eastAsia"/>
        </w:rPr>
        <w:t>该告警在</w:t>
      </w:r>
      <w:r w:rsidR="00C357A4" w:rsidRPr="00F54690">
        <w:rPr>
          <w:szCs w:val="24"/>
        </w:rPr>
        <w:t>实体</w:t>
      </w:r>
      <w:r w:rsidR="00C357A4" w:rsidRPr="00F54690">
        <w:rPr>
          <w:rFonts w:hint="eastAsia"/>
          <w:szCs w:val="24"/>
        </w:rPr>
        <w:t>的</w:t>
      </w:r>
      <w:r w:rsidR="00C357A4" w:rsidRPr="00F54690">
        <w:rPr>
          <w:szCs w:val="24"/>
        </w:rPr>
        <w:t>温度超过</w:t>
      </w:r>
      <w:r w:rsidR="00C357A4" w:rsidRPr="00F54690">
        <w:rPr>
          <w:rFonts w:hint="eastAsia"/>
          <w:szCs w:val="24"/>
        </w:rPr>
        <w:t>停止</w:t>
      </w:r>
      <w:r w:rsidR="00C357A4" w:rsidRPr="00F54690">
        <w:rPr>
          <w:szCs w:val="24"/>
        </w:rPr>
        <w:t>阀值</w:t>
      </w:r>
      <w:r>
        <w:rPr>
          <w:rFonts w:hint="eastAsia"/>
          <w:szCs w:val="24"/>
        </w:rPr>
        <w:t>时</w:t>
      </w:r>
      <w:r w:rsidR="00E01BF4">
        <w:rPr>
          <w:rFonts w:hint="eastAsia"/>
          <w:szCs w:val="24"/>
        </w:rPr>
        <w:t>发送</w:t>
      </w:r>
      <w:r w:rsidR="00C357A4" w:rsidRPr="00F54690">
        <w:rPr>
          <w:rFonts w:hint="eastAsia"/>
          <w:szCs w:val="24"/>
        </w:rPr>
        <w:t>。</w:t>
      </w:r>
    </w:p>
    <w:p w:rsidR="00C357A4" w:rsidRPr="00F54690" w:rsidRDefault="00C357A4" w:rsidP="00F54690">
      <w:pPr>
        <w:pStyle w:val="Command"/>
      </w:pPr>
      <w:r w:rsidRPr="00F54690">
        <w:t>【状态控制】</w:t>
      </w:r>
    </w:p>
    <w:p w:rsidR="00C357A4" w:rsidRPr="00F54690" w:rsidRDefault="00F54690" w:rsidP="00F54690">
      <w:r>
        <w:t>该告警无法关闭。</w:t>
      </w:r>
      <w:r w:rsidR="00C357A4" w:rsidRPr="00F54690">
        <w:t xml:space="preserve"> </w:t>
      </w:r>
    </w:p>
    <w:p w:rsidR="00C357A4" w:rsidRPr="00F54690" w:rsidRDefault="00C357A4" w:rsidP="00F54690">
      <w:pPr>
        <w:pStyle w:val="Command"/>
      </w:pPr>
      <w:r w:rsidRPr="00F54690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4372"/>
        <w:gridCol w:w="1889"/>
        <w:gridCol w:w="2441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4428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OID</w:t>
            </w:r>
            <w:r w:rsidRPr="00F54690">
              <w:rPr>
                <w:lang w:eastAsia="en-US"/>
              </w:rPr>
              <w:t>（变量名）</w:t>
            </w:r>
          </w:p>
        </w:tc>
        <w:tc>
          <w:tcPr>
            <w:tcW w:w="1930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类型</w:t>
            </w:r>
          </w:p>
        </w:tc>
        <w:tc>
          <w:tcPr>
            <w:tcW w:w="2610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取值范围</w:t>
            </w:r>
          </w:p>
        </w:tc>
      </w:tr>
      <w:tr w:rsidR="00C357A4" w:rsidRPr="00F54690" w:rsidTr="00F54690">
        <w:trPr>
          <w:cantSplit/>
        </w:trPr>
        <w:tc>
          <w:tcPr>
            <w:tcW w:w="4428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 (hh3cEntityExtPhysicalIndex)</w:t>
            </w:r>
          </w:p>
        </w:tc>
        <w:tc>
          <w:tcPr>
            <w:tcW w:w="1930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2610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4428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1.3.6.1.2.1.47.1.1.1.1.7 (entPhysicalName)</w:t>
            </w:r>
          </w:p>
        </w:tc>
        <w:tc>
          <w:tcPr>
            <w:tcW w:w="1930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SnmpAdminString</w:t>
            </w:r>
          </w:p>
        </w:tc>
        <w:tc>
          <w:tcPr>
            <w:tcW w:w="2610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rFonts w:hint="eastAsia"/>
              </w:rPr>
              <w:t>OCTET STRING (</w:t>
            </w:r>
            <w:r w:rsidRPr="00F54690">
              <w:rPr>
                <w:lang w:eastAsia="en-US"/>
              </w:rPr>
              <w:t>SIZE</w:t>
            </w:r>
            <w:r w:rsidRPr="00F54690">
              <w:rPr>
                <w:rFonts w:hint="eastAsia"/>
              </w:rPr>
              <w:t xml:space="preserve"> </w:t>
            </w:r>
            <w:r w:rsidRPr="00F54690">
              <w:rPr>
                <w:lang w:eastAsia="en-US"/>
              </w:rPr>
              <w:t>(0..</w:t>
            </w:r>
            <w:r w:rsidRPr="00F54690">
              <w:rPr>
                <w:rFonts w:hint="eastAsia"/>
              </w:rPr>
              <w:t>255</w:t>
            </w:r>
            <w:r w:rsidRPr="00F54690">
              <w:rPr>
                <w:lang w:eastAsia="en-US"/>
              </w:rPr>
              <w:t>)</w:t>
            </w:r>
            <w:r w:rsidRPr="00F54690">
              <w:rPr>
                <w:rFonts w:hint="eastAsia"/>
              </w:rPr>
              <w:t>)</w:t>
            </w:r>
          </w:p>
        </w:tc>
      </w:tr>
      <w:tr w:rsidR="00C357A4" w:rsidRPr="00F54690" w:rsidTr="00F54690">
        <w:trPr>
          <w:cantSplit/>
        </w:trPr>
        <w:tc>
          <w:tcPr>
            <w:tcW w:w="4428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1.3.6.1.4.1.25506.2.6.1.1.1.1.12 (hh3cEntityExtTemperature)</w:t>
            </w:r>
          </w:p>
        </w:tc>
        <w:tc>
          <w:tcPr>
            <w:tcW w:w="1930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2610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4428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1.3.6.1.4.1.25506.2.6.1.1.1.1.22 (hh3cEntityExtShutdownTemperatureThreshold)</w:t>
            </w:r>
          </w:p>
        </w:tc>
        <w:tc>
          <w:tcPr>
            <w:tcW w:w="1930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2610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4428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1.3.6.1.4.1.25506.2.6.1.1.1.1.2 (hh3cEntityExtAdminStatus)</w:t>
            </w:r>
          </w:p>
        </w:tc>
        <w:tc>
          <w:tcPr>
            <w:tcW w:w="1930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Hh3cAdminState</w:t>
            </w:r>
          </w:p>
        </w:tc>
        <w:tc>
          <w:tcPr>
            <w:tcW w:w="2610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notSupported(1)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locked(2)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shuttingDown(3)</w:t>
            </w:r>
          </w:p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unlocked(4)}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【处理建议】</w:t>
      </w:r>
    </w:p>
    <w:p w:rsidR="00854045" w:rsidRDefault="00854045" w:rsidP="00854045">
      <w:pPr>
        <w:pStyle w:val="ItemStep"/>
      </w:pPr>
      <w:r>
        <w:rPr>
          <w:rFonts w:hint="eastAsia"/>
          <w:lang w:eastAsia="zh-CN"/>
        </w:rPr>
        <w:t>现场查看环境温度。</w:t>
      </w:r>
      <w:r w:rsidRPr="00F54690">
        <w:rPr>
          <w:rFonts w:hint="eastAsia"/>
        </w:rPr>
        <w:t>可以通过“</w:t>
      </w:r>
      <w:r w:rsidRPr="00F54690">
        <w:t>display environment</w:t>
      </w:r>
      <w:r w:rsidRPr="00F54690">
        <w:rPr>
          <w:rFonts w:hint="eastAsia"/>
        </w:rPr>
        <w:t>”命令查看当前温度以及生效的阈值。</w:t>
      </w:r>
    </w:p>
    <w:p w:rsidR="00854045" w:rsidRDefault="00854045" w:rsidP="00854045">
      <w:pPr>
        <w:pStyle w:val="ItemStep"/>
      </w:pPr>
      <w:r>
        <w:rPr>
          <w:rFonts w:hint="eastAsia"/>
          <w:lang w:eastAsia="zh-CN"/>
        </w:rPr>
        <w:t>确定造成温度</w:t>
      </w:r>
      <w:r w:rsidRPr="00F54690">
        <w:t>超过</w:t>
      </w:r>
      <w:r w:rsidRPr="00F54690">
        <w:rPr>
          <w:rFonts w:hint="eastAsia"/>
        </w:rPr>
        <w:t>停止</w:t>
      </w:r>
      <w:r w:rsidRPr="00F54690">
        <w:t>阀值</w:t>
      </w:r>
      <w:r>
        <w:rPr>
          <w:rFonts w:hint="eastAsia"/>
          <w:lang w:eastAsia="zh-CN"/>
        </w:rPr>
        <w:t>的原因。</w:t>
      </w:r>
    </w:p>
    <w:p w:rsidR="00854045" w:rsidRDefault="00854045" w:rsidP="00854045">
      <w:pPr>
        <w:pStyle w:val="ItemStep"/>
      </w:pPr>
      <w:r>
        <w:rPr>
          <w:rFonts w:hint="eastAsia"/>
          <w:lang w:eastAsia="zh-CN"/>
        </w:rPr>
        <w:t>解决问题，确保温度恢复至正常范围。</w:t>
      </w:r>
    </w:p>
    <w:p w:rsidR="00854045" w:rsidRDefault="00854045" w:rsidP="00854045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C357A4" w:rsidRPr="00F54690" w:rsidRDefault="00C357A4" w:rsidP="00F54690"/>
    <w:p w:rsidR="00C357A4" w:rsidRPr="00F54690" w:rsidRDefault="00C357A4" w:rsidP="00F54690">
      <w:pPr>
        <w:pStyle w:val="3"/>
      </w:pPr>
      <w:bookmarkStart w:id="23" w:name="_Toc389576894"/>
      <w:bookmarkStart w:id="24" w:name="_Toc392747559"/>
      <w:r w:rsidRPr="00F54690">
        <w:t>hh3cEntityExtTemperatureNormal</w:t>
      </w:r>
      <w:bookmarkEnd w:id="23"/>
      <w:bookmarkEnd w:id="24"/>
    </w:p>
    <w:p w:rsidR="00C357A4" w:rsidRPr="00F54690" w:rsidRDefault="00C357A4" w:rsidP="00F54690">
      <w:pPr>
        <w:pStyle w:val="Command"/>
      </w:pPr>
      <w:r w:rsidRPr="00F54690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1765" w:type="dxa"/>
          </w:tcPr>
          <w:p w:rsidR="00C357A4" w:rsidRPr="00F54690" w:rsidRDefault="00C357A4" w:rsidP="00F54690">
            <w:pPr>
              <w:pStyle w:val="TableHeadingleft"/>
            </w:pPr>
            <w:r w:rsidRPr="00F54690">
              <w:t>OID</w:t>
            </w:r>
          </w:p>
        </w:tc>
        <w:tc>
          <w:tcPr>
            <w:tcW w:w="6937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1.3.6.1.4.1.25506.2.6.2.0.22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hh3c-entity-ext.mib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-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开启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【描述】</w:t>
      </w:r>
    </w:p>
    <w:p w:rsidR="00C357A4" w:rsidRPr="00F54690" w:rsidRDefault="00854045" w:rsidP="00F54690">
      <w:r>
        <w:rPr>
          <w:rFonts w:hint="eastAsia"/>
        </w:rPr>
        <w:t>该告警在</w:t>
      </w:r>
      <w:r w:rsidR="00C357A4" w:rsidRPr="00F54690">
        <w:rPr>
          <w:rFonts w:hint="eastAsia"/>
        </w:rPr>
        <w:t>实体的温度从异常状态中恢复</w:t>
      </w:r>
      <w:r>
        <w:rPr>
          <w:rFonts w:hint="eastAsia"/>
        </w:rPr>
        <w:t>时</w:t>
      </w:r>
      <w:r w:rsidR="00E01BF4">
        <w:rPr>
          <w:rFonts w:hint="eastAsia"/>
        </w:rPr>
        <w:t>发送</w:t>
      </w:r>
      <w:r w:rsidR="00C357A4" w:rsidRPr="00F54690">
        <w:rPr>
          <w:rFonts w:hint="eastAsia"/>
        </w:rPr>
        <w:t>。</w:t>
      </w:r>
    </w:p>
    <w:p w:rsidR="00C357A4" w:rsidRPr="00F54690" w:rsidRDefault="00C357A4" w:rsidP="00F54690">
      <w:pPr>
        <w:pStyle w:val="Command"/>
      </w:pPr>
      <w:r w:rsidRPr="00F54690">
        <w:t>【状态控制】</w:t>
      </w:r>
    </w:p>
    <w:p w:rsidR="00C357A4" w:rsidRPr="00F54690" w:rsidRDefault="00F54690" w:rsidP="00F54690">
      <w:r>
        <w:t>该告警无法关闭。</w:t>
      </w:r>
      <w:r w:rsidR="00C357A4" w:rsidRPr="00F54690">
        <w:t xml:space="preserve"> </w:t>
      </w:r>
    </w:p>
    <w:p w:rsidR="00C357A4" w:rsidRPr="00F54690" w:rsidRDefault="00C357A4" w:rsidP="00F54690">
      <w:pPr>
        <w:pStyle w:val="Command"/>
      </w:pPr>
      <w:r w:rsidRPr="00F54690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4026"/>
        <w:gridCol w:w="1940"/>
        <w:gridCol w:w="2736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4067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OID</w:t>
            </w:r>
            <w:r w:rsidRPr="00F54690">
              <w:rPr>
                <w:lang w:eastAsia="en-US"/>
              </w:rPr>
              <w:t>（变量名）</w:t>
            </w:r>
          </w:p>
        </w:tc>
        <w:tc>
          <w:tcPr>
            <w:tcW w:w="1981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类型</w:t>
            </w:r>
          </w:p>
        </w:tc>
        <w:tc>
          <w:tcPr>
            <w:tcW w:w="2920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取值范围</w:t>
            </w:r>
          </w:p>
        </w:tc>
      </w:tr>
      <w:tr w:rsidR="00C357A4" w:rsidRPr="00F54690" w:rsidTr="00F54690">
        <w:trPr>
          <w:cantSplit/>
        </w:trPr>
        <w:tc>
          <w:tcPr>
            <w:tcW w:w="406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 (hh3cEntityExtPhysicalIndex)</w:t>
            </w:r>
          </w:p>
        </w:tc>
        <w:tc>
          <w:tcPr>
            <w:tcW w:w="198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2920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406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1.3.6.1.2.1.47.1.1.1.1.7 (entPhysicalName)</w:t>
            </w:r>
          </w:p>
        </w:tc>
        <w:tc>
          <w:tcPr>
            <w:tcW w:w="198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SnmpAdminString</w:t>
            </w:r>
          </w:p>
        </w:tc>
        <w:tc>
          <w:tcPr>
            <w:tcW w:w="2920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rFonts w:hint="eastAsia"/>
              </w:rPr>
              <w:t>OCTET STRING (</w:t>
            </w:r>
            <w:r w:rsidRPr="00F54690">
              <w:rPr>
                <w:lang w:eastAsia="en-US"/>
              </w:rPr>
              <w:t>SIZE</w:t>
            </w:r>
            <w:r w:rsidRPr="00F54690">
              <w:rPr>
                <w:rFonts w:hint="eastAsia"/>
              </w:rPr>
              <w:t xml:space="preserve"> </w:t>
            </w:r>
            <w:r w:rsidRPr="00F54690">
              <w:rPr>
                <w:lang w:eastAsia="en-US"/>
              </w:rPr>
              <w:t>(0..</w:t>
            </w:r>
            <w:r w:rsidRPr="00F54690">
              <w:rPr>
                <w:rFonts w:hint="eastAsia"/>
              </w:rPr>
              <w:t>255</w:t>
            </w:r>
            <w:r w:rsidRPr="00F54690">
              <w:rPr>
                <w:lang w:eastAsia="en-US"/>
              </w:rPr>
              <w:t>)</w:t>
            </w:r>
            <w:r w:rsidRPr="00F54690">
              <w:rPr>
                <w:rFonts w:hint="eastAsia"/>
              </w:rPr>
              <w:t>)</w:t>
            </w:r>
          </w:p>
        </w:tc>
      </w:tr>
      <w:tr w:rsidR="00C357A4" w:rsidRPr="00F54690" w:rsidTr="00F54690">
        <w:trPr>
          <w:cantSplit/>
        </w:trPr>
        <w:tc>
          <w:tcPr>
            <w:tcW w:w="406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1.3.6.1.4.1.25506.2.6.1.1.1.1.12 (hh3cEntityExtTemperature)</w:t>
            </w:r>
          </w:p>
        </w:tc>
        <w:tc>
          <w:tcPr>
            <w:tcW w:w="198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2920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406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1.3.6.1.4.1.25506.2.6.1.1.1.1.21 (hh3cEntityExtLowerTemperatureThreshold)</w:t>
            </w:r>
          </w:p>
        </w:tc>
        <w:tc>
          <w:tcPr>
            <w:tcW w:w="198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2920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406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1.3.6.1.4.1.25506.2.6.1.1.1.1.13 (hh3cEntityExtTemperatureThreshold)</w:t>
            </w:r>
          </w:p>
        </w:tc>
        <w:tc>
          <w:tcPr>
            <w:tcW w:w="198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2920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406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1.3.6.1.4.1.25506.2.6.1.1.1.1.2 (hh3cEntityExtAdminStatus)</w:t>
            </w:r>
          </w:p>
        </w:tc>
        <w:tc>
          <w:tcPr>
            <w:tcW w:w="198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Hh3cAdminState</w:t>
            </w:r>
          </w:p>
        </w:tc>
        <w:tc>
          <w:tcPr>
            <w:tcW w:w="2920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notSupported(1)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locked(2)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shuttingDown(3)</w:t>
            </w:r>
          </w:p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unlocked(4)}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【处理建议】</w:t>
      </w:r>
    </w:p>
    <w:p w:rsidR="00C357A4" w:rsidRPr="00F54690" w:rsidRDefault="00F54690" w:rsidP="00F54690">
      <w:r>
        <w:t>无需处理。</w:t>
      </w:r>
    </w:p>
    <w:p w:rsidR="00C357A4" w:rsidRPr="00F54690" w:rsidRDefault="00C357A4" w:rsidP="00F54690">
      <w:pPr>
        <w:pStyle w:val="3"/>
      </w:pPr>
      <w:bookmarkStart w:id="25" w:name="_Toc389576895"/>
      <w:bookmarkStart w:id="26" w:name="_Toc392747560"/>
      <w:r w:rsidRPr="00F54690">
        <w:t>hh3cEntityExternalAlarmOccur</w:t>
      </w:r>
      <w:bookmarkEnd w:id="25"/>
      <w:bookmarkEnd w:id="26"/>
    </w:p>
    <w:p w:rsidR="00C357A4" w:rsidRPr="00F54690" w:rsidRDefault="00C357A4" w:rsidP="00F54690">
      <w:pPr>
        <w:pStyle w:val="Command"/>
      </w:pPr>
      <w:r w:rsidRPr="00F54690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1765" w:type="dxa"/>
          </w:tcPr>
          <w:p w:rsidR="00C357A4" w:rsidRPr="00F54690" w:rsidRDefault="00C357A4" w:rsidP="00F54690">
            <w:pPr>
              <w:pStyle w:val="TableHeadingleft"/>
            </w:pPr>
            <w:r w:rsidRPr="00F54690">
              <w:t>OID</w:t>
            </w:r>
          </w:p>
        </w:tc>
        <w:tc>
          <w:tcPr>
            <w:tcW w:w="6937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1.3.6.1.4.1.25506.2.6.2.0.23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hh3c-entity-ext.mib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重要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开启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【描述】</w:t>
      </w:r>
    </w:p>
    <w:p w:rsidR="00C357A4" w:rsidRPr="00F54690" w:rsidRDefault="00854045" w:rsidP="00F54690">
      <w:r>
        <w:rPr>
          <w:rFonts w:hint="eastAsia"/>
        </w:rPr>
        <w:t>该告警在</w:t>
      </w:r>
      <w:r w:rsidR="00C357A4" w:rsidRPr="00F54690">
        <w:rPr>
          <w:rFonts w:hint="eastAsia"/>
        </w:rPr>
        <w:t>实体发生故障</w:t>
      </w:r>
      <w:r>
        <w:rPr>
          <w:rFonts w:hint="eastAsia"/>
        </w:rPr>
        <w:t>时</w:t>
      </w:r>
      <w:r w:rsidR="00E01BF4">
        <w:rPr>
          <w:rFonts w:hint="eastAsia"/>
        </w:rPr>
        <w:t>发送</w:t>
      </w:r>
      <w:r w:rsidR="00C357A4" w:rsidRPr="00F54690">
        <w:rPr>
          <w:rFonts w:hint="eastAsia"/>
        </w:rPr>
        <w:t>。</w:t>
      </w:r>
    </w:p>
    <w:p w:rsidR="00C357A4" w:rsidRPr="00F54690" w:rsidRDefault="00C357A4" w:rsidP="00F54690">
      <w:pPr>
        <w:pStyle w:val="Command"/>
      </w:pPr>
      <w:r w:rsidRPr="00F54690">
        <w:t>【状态控制】</w:t>
      </w:r>
    </w:p>
    <w:p w:rsidR="00C357A4" w:rsidRPr="00F54690" w:rsidRDefault="00F54690" w:rsidP="00F54690">
      <w:r>
        <w:t>该告警无法关闭。</w:t>
      </w:r>
      <w:r w:rsidR="00C357A4" w:rsidRPr="00F54690">
        <w:t xml:space="preserve"> </w:t>
      </w:r>
    </w:p>
    <w:p w:rsidR="00C357A4" w:rsidRPr="00F54690" w:rsidRDefault="00C357A4" w:rsidP="00F54690">
      <w:pPr>
        <w:pStyle w:val="Command"/>
      </w:pPr>
      <w:r w:rsidRPr="00F54690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40"/>
        <w:gridCol w:w="2018"/>
        <w:gridCol w:w="3144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3607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OID</w:t>
            </w:r>
            <w:r w:rsidRPr="00F54690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取值范围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 (hh3cEntityExtPhysicalIndex)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1.3.6.1.2.1.47.1.1.1.1.7 (entPhysicalName)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rFonts w:hint="eastAsia"/>
              </w:rPr>
              <w:t>OCTET STRING (</w:t>
            </w:r>
            <w:r w:rsidRPr="00F54690">
              <w:rPr>
                <w:lang w:eastAsia="en-US"/>
              </w:rPr>
              <w:t>SIZE</w:t>
            </w:r>
            <w:r w:rsidRPr="00F54690">
              <w:rPr>
                <w:rFonts w:hint="eastAsia"/>
              </w:rPr>
              <w:t xml:space="preserve"> </w:t>
            </w:r>
            <w:r w:rsidRPr="00F54690">
              <w:rPr>
                <w:lang w:eastAsia="en-US"/>
              </w:rPr>
              <w:t>(0..</w:t>
            </w:r>
            <w:r w:rsidRPr="00F54690">
              <w:rPr>
                <w:rFonts w:hint="eastAsia"/>
              </w:rPr>
              <w:t>255</w:t>
            </w:r>
            <w:r w:rsidRPr="00F54690">
              <w:rPr>
                <w:lang w:eastAsia="en-US"/>
              </w:rPr>
              <w:t>)</w:t>
            </w:r>
            <w:r w:rsidRPr="00F54690">
              <w:rPr>
                <w:rFonts w:hint="eastAsia"/>
              </w:rPr>
              <w:t>)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【处理建议】</w:t>
      </w:r>
    </w:p>
    <w:p w:rsidR="00000000" w:rsidRDefault="00854045">
      <w:pPr>
        <w:pStyle w:val="ItemStep"/>
      </w:pPr>
      <w:r>
        <w:rPr>
          <w:rFonts w:hint="eastAsia"/>
          <w:lang w:eastAsia="zh-CN"/>
        </w:rPr>
        <w:t>确认实体安装正确。</w:t>
      </w:r>
    </w:p>
    <w:p w:rsidR="00000000" w:rsidRDefault="00854045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C357A4" w:rsidRPr="00F54690" w:rsidRDefault="00C357A4" w:rsidP="00F54690">
      <w:pPr>
        <w:pStyle w:val="3"/>
      </w:pPr>
      <w:bookmarkStart w:id="27" w:name="_Toc389576896"/>
      <w:bookmarkStart w:id="28" w:name="_Toc392747561"/>
      <w:r w:rsidRPr="00F54690">
        <w:t>hh3cEntityExternalAlarmRecover</w:t>
      </w:r>
      <w:bookmarkEnd w:id="27"/>
      <w:bookmarkEnd w:id="28"/>
    </w:p>
    <w:p w:rsidR="00C357A4" w:rsidRPr="00F54690" w:rsidRDefault="00C357A4" w:rsidP="00F54690">
      <w:pPr>
        <w:pStyle w:val="Command"/>
      </w:pPr>
      <w:r w:rsidRPr="00F54690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1765" w:type="dxa"/>
          </w:tcPr>
          <w:p w:rsidR="00C357A4" w:rsidRPr="00F54690" w:rsidRDefault="00C357A4" w:rsidP="00F54690">
            <w:pPr>
              <w:pStyle w:val="TableHeadingleft"/>
            </w:pPr>
            <w:r w:rsidRPr="00F54690">
              <w:t>OID</w:t>
            </w:r>
          </w:p>
        </w:tc>
        <w:tc>
          <w:tcPr>
            <w:tcW w:w="6937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1.3.6.1.4.1.25506.2.6.2.0.24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hh3c-entity-ext.mib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-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开启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【描述】</w:t>
      </w:r>
    </w:p>
    <w:p w:rsidR="00C357A4" w:rsidRPr="00F54690" w:rsidRDefault="00854045" w:rsidP="00F54690">
      <w:r>
        <w:rPr>
          <w:rFonts w:hint="eastAsia"/>
        </w:rPr>
        <w:t>该告警在</w:t>
      </w:r>
      <w:r w:rsidR="00C357A4" w:rsidRPr="00F54690">
        <w:rPr>
          <w:rFonts w:hint="eastAsia"/>
        </w:rPr>
        <w:t>实体从故障状态中恢复</w:t>
      </w:r>
      <w:r>
        <w:rPr>
          <w:rFonts w:hint="eastAsia"/>
        </w:rPr>
        <w:t>时</w:t>
      </w:r>
      <w:r w:rsidR="00E01BF4">
        <w:rPr>
          <w:rFonts w:hint="eastAsia"/>
        </w:rPr>
        <w:t>发送</w:t>
      </w:r>
      <w:r w:rsidR="00C357A4" w:rsidRPr="00F54690">
        <w:rPr>
          <w:rFonts w:hint="eastAsia"/>
        </w:rPr>
        <w:t>。</w:t>
      </w:r>
    </w:p>
    <w:p w:rsidR="00C357A4" w:rsidRPr="00F54690" w:rsidRDefault="00C357A4" w:rsidP="00F54690">
      <w:pPr>
        <w:pStyle w:val="Command"/>
      </w:pPr>
      <w:r w:rsidRPr="00F54690">
        <w:t>【状态控制】</w:t>
      </w:r>
    </w:p>
    <w:p w:rsidR="00C357A4" w:rsidRPr="00F54690" w:rsidRDefault="00F54690" w:rsidP="00F54690">
      <w:r>
        <w:t>该告警无法关闭。</w:t>
      </w:r>
      <w:r w:rsidR="00C357A4" w:rsidRPr="00F54690">
        <w:t xml:space="preserve"> </w:t>
      </w:r>
    </w:p>
    <w:p w:rsidR="00C357A4" w:rsidRPr="00F54690" w:rsidRDefault="00C357A4" w:rsidP="00F54690">
      <w:pPr>
        <w:pStyle w:val="Command"/>
      </w:pPr>
      <w:r w:rsidRPr="00F54690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40"/>
        <w:gridCol w:w="2018"/>
        <w:gridCol w:w="3144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3607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OID</w:t>
            </w:r>
            <w:r w:rsidRPr="00F54690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取值范围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 (hh3cEntityExtPhysicalIndex)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1.3.6.1.2.1.47.1.1.1.1.7 (entPhysicalName)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rFonts w:hint="eastAsia"/>
              </w:rPr>
              <w:t>OCTET STRING (</w:t>
            </w:r>
            <w:r w:rsidRPr="00F54690">
              <w:rPr>
                <w:lang w:eastAsia="en-US"/>
              </w:rPr>
              <w:t>SIZE</w:t>
            </w:r>
            <w:r w:rsidRPr="00F54690">
              <w:rPr>
                <w:rFonts w:hint="eastAsia"/>
              </w:rPr>
              <w:t xml:space="preserve"> </w:t>
            </w:r>
            <w:r w:rsidRPr="00F54690">
              <w:rPr>
                <w:lang w:eastAsia="en-US"/>
              </w:rPr>
              <w:t>(0..</w:t>
            </w:r>
            <w:r w:rsidRPr="00F54690">
              <w:rPr>
                <w:rFonts w:hint="eastAsia"/>
              </w:rPr>
              <w:t>255</w:t>
            </w:r>
            <w:r w:rsidRPr="00F54690">
              <w:rPr>
                <w:lang w:eastAsia="en-US"/>
              </w:rPr>
              <w:t>)</w:t>
            </w:r>
            <w:r w:rsidRPr="00F54690">
              <w:rPr>
                <w:rFonts w:hint="eastAsia"/>
              </w:rPr>
              <w:t>)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【处理建议】</w:t>
      </w:r>
    </w:p>
    <w:p w:rsidR="00C357A4" w:rsidRPr="00F54690" w:rsidRDefault="00F54690" w:rsidP="00F54690">
      <w:r>
        <w:t>无需处理。</w:t>
      </w:r>
    </w:p>
    <w:p w:rsidR="00C357A4" w:rsidRPr="00F54690" w:rsidRDefault="00C357A4" w:rsidP="00F54690">
      <w:pPr>
        <w:pStyle w:val="3"/>
      </w:pPr>
      <w:bookmarkStart w:id="29" w:name="_Toc389576897"/>
      <w:bookmarkStart w:id="30" w:name="_Toc392747562"/>
      <w:r w:rsidRPr="00F54690">
        <w:t>hh3cEntityExtCpuUsageThresholdRecover</w:t>
      </w:r>
      <w:bookmarkEnd w:id="29"/>
      <w:bookmarkEnd w:id="30"/>
    </w:p>
    <w:p w:rsidR="00C357A4" w:rsidRPr="00F54690" w:rsidRDefault="00C357A4" w:rsidP="00F54690">
      <w:pPr>
        <w:pStyle w:val="Command"/>
      </w:pPr>
      <w:r w:rsidRPr="00F54690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1765" w:type="dxa"/>
          </w:tcPr>
          <w:p w:rsidR="00C357A4" w:rsidRPr="00F54690" w:rsidRDefault="00C357A4" w:rsidP="00F54690">
            <w:pPr>
              <w:pStyle w:val="TableHeadingleft"/>
            </w:pPr>
            <w:r w:rsidRPr="00F54690">
              <w:t>OID</w:t>
            </w:r>
          </w:p>
        </w:tc>
        <w:tc>
          <w:tcPr>
            <w:tcW w:w="6937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1.3.6.1.4.1.25506.2.6.2.0.25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hh3c-entity-ext.mib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-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开启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【描述】</w:t>
      </w:r>
    </w:p>
    <w:p w:rsidR="00C357A4" w:rsidRPr="00F54690" w:rsidRDefault="00854045" w:rsidP="00854045">
      <w:r>
        <w:rPr>
          <w:rFonts w:hint="eastAsia"/>
        </w:rPr>
        <w:t>该告警在</w:t>
      </w:r>
      <w:r w:rsidR="00C357A4" w:rsidRPr="00F54690">
        <w:rPr>
          <w:rFonts w:hint="eastAsia"/>
        </w:rPr>
        <w:t>实体的</w:t>
      </w:r>
      <w:r w:rsidR="00C357A4" w:rsidRPr="00F54690">
        <w:rPr>
          <w:rFonts w:hint="eastAsia"/>
        </w:rPr>
        <w:t>CPU</w:t>
      </w:r>
      <w:r w:rsidR="00C357A4" w:rsidRPr="00F54690">
        <w:rPr>
          <w:rFonts w:hint="eastAsia"/>
        </w:rPr>
        <w:t>使用率从异常状态中恢复</w:t>
      </w:r>
      <w:r>
        <w:rPr>
          <w:rFonts w:hint="eastAsia"/>
        </w:rPr>
        <w:t>时</w:t>
      </w:r>
      <w:r w:rsidR="00E01BF4">
        <w:rPr>
          <w:rFonts w:hint="eastAsia"/>
        </w:rPr>
        <w:t>发送</w:t>
      </w:r>
      <w:r w:rsidR="00C357A4" w:rsidRPr="00F54690">
        <w:rPr>
          <w:rFonts w:hint="eastAsia"/>
        </w:rPr>
        <w:t>。</w:t>
      </w:r>
    </w:p>
    <w:p w:rsidR="00C357A4" w:rsidRPr="00F54690" w:rsidRDefault="00C357A4" w:rsidP="00F54690">
      <w:pPr>
        <w:pStyle w:val="Command"/>
      </w:pPr>
      <w:r w:rsidRPr="00F54690">
        <w:t>【状态控制】</w:t>
      </w:r>
    </w:p>
    <w:p w:rsidR="00C357A4" w:rsidRPr="00F54690" w:rsidRDefault="00F54690" w:rsidP="00F54690">
      <w:r>
        <w:t>该告警无法关闭。</w:t>
      </w:r>
      <w:r w:rsidR="00C357A4" w:rsidRPr="00F54690">
        <w:t xml:space="preserve"> </w:t>
      </w:r>
    </w:p>
    <w:p w:rsidR="00C357A4" w:rsidRPr="00F54690" w:rsidRDefault="00C357A4" w:rsidP="00F54690">
      <w:pPr>
        <w:pStyle w:val="Command"/>
      </w:pPr>
      <w:r w:rsidRPr="00F54690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4034"/>
        <w:gridCol w:w="1897"/>
        <w:gridCol w:w="2771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4084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OID</w:t>
            </w:r>
            <w:r w:rsidRPr="00F54690">
              <w:rPr>
                <w:lang w:eastAsia="en-US"/>
              </w:rPr>
              <w:t>（变量名）</w:t>
            </w:r>
          </w:p>
        </w:tc>
        <w:tc>
          <w:tcPr>
            <w:tcW w:w="1948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类型</w:t>
            </w:r>
          </w:p>
        </w:tc>
        <w:tc>
          <w:tcPr>
            <w:tcW w:w="2936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取值范围</w:t>
            </w:r>
          </w:p>
        </w:tc>
      </w:tr>
      <w:tr w:rsidR="00C357A4" w:rsidRPr="00F54690" w:rsidTr="00F54690">
        <w:trPr>
          <w:cantSplit/>
        </w:trPr>
        <w:tc>
          <w:tcPr>
            <w:tcW w:w="4084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 (hh3cEntityExtPhysicalIndex)</w:t>
            </w:r>
          </w:p>
        </w:tc>
        <w:tc>
          <w:tcPr>
            <w:tcW w:w="1948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2936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4084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1.3.6.1.4.1.25506.2.6.1.1.1.1.6 (hh3cEntityExtCpuUsage)</w:t>
            </w:r>
          </w:p>
        </w:tc>
        <w:tc>
          <w:tcPr>
            <w:tcW w:w="1948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2936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0..100</w:t>
            </w:r>
          </w:p>
        </w:tc>
      </w:tr>
      <w:tr w:rsidR="00C357A4" w:rsidRPr="00F54690" w:rsidTr="00F54690">
        <w:trPr>
          <w:cantSplit/>
        </w:trPr>
        <w:tc>
          <w:tcPr>
            <w:tcW w:w="4084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1.3.6.1.4.1.25506.2.6.1.1.1.1.7 (hh3cEntityExtCpuUsageThreshold)</w:t>
            </w:r>
          </w:p>
        </w:tc>
        <w:tc>
          <w:tcPr>
            <w:tcW w:w="1948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2936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0..100</w:t>
            </w:r>
          </w:p>
        </w:tc>
      </w:tr>
      <w:tr w:rsidR="00C357A4" w:rsidRPr="00F54690" w:rsidTr="00F54690">
        <w:trPr>
          <w:cantSplit/>
        </w:trPr>
        <w:tc>
          <w:tcPr>
            <w:tcW w:w="4084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1.3.6.1.4.1.25506.2.6.1.1.1.1.2 (hh3cEntityExtAdminStatus)</w:t>
            </w:r>
          </w:p>
        </w:tc>
        <w:tc>
          <w:tcPr>
            <w:tcW w:w="1948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Hh3cAdminState</w:t>
            </w:r>
          </w:p>
        </w:tc>
        <w:tc>
          <w:tcPr>
            <w:tcW w:w="2936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notSupported(1)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locked(2)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shuttingDown(3)</w:t>
            </w:r>
          </w:p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unlocked(4)}</w:t>
            </w:r>
          </w:p>
        </w:tc>
      </w:tr>
      <w:tr w:rsidR="00C357A4" w:rsidRPr="00F54690" w:rsidTr="00F54690">
        <w:trPr>
          <w:cantSplit/>
        </w:trPr>
        <w:tc>
          <w:tcPr>
            <w:tcW w:w="4084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1.3.6.1.4.1.25506.2.6.1.1.1.1.5 (hh3cEntityExtAlarmLight)</w:t>
            </w:r>
          </w:p>
        </w:tc>
        <w:tc>
          <w:tcPr>
            <w:tcW w:w="1948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Hh3cAlarmStatus</w:t>
            </w:r>
          </w:p>
        </w:tc>
        <w:tc>
          <w:tcPr>
            <w:tcW w:w="2936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BITS {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notSupported(0)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underRepair(1)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critical(2)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major(3)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minor(4)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alarmOutstanding(5)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warning(6)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rFonts w:hint="eastAsia"/>
              </w:rPr>
              <w:t>i</w:t>
            </w:r>
            <w:r w:rsidRPr="00F54690">
              <w:rPr>
                <w:lang w:eastAsia="en-US"/>
              </w:rPr>
              <w:t>ndeterminate(7)</w:t>
            </w:r>
          </w:p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}</w:t>
            </w:r>
          </w:p>
        </w:tc>
      </w:tr>
      <w:tr w:rsidR="00C357A4" w:rsidRPr="00F54690" w:rsidTr="00F54690">
        <w:trPr>
          <w:cantSplit/>
        </w:trPr>
        <w:tc>
          <w:tcPr>
            <w:tcW w:w="4084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1.3.6.1.4.1.25506.2.6.1.1.1.1.31</w:t>
            </w:r>
            <w:r w:rsidRPr="00F54690">
              <w:rPr>
                <w:rFonts w:hint="eastAsia"/>
              </w:rPr>
              <w:t xml:space="preserve"> (</w:t>
            </w:r>
            <w:r w:rsidRPr="00F54690">
              <w:rPr>
                <w:lang w:eastAsia="en-US"/>
              </w:rPr>
              <w:t>hh3cEntityExtCpuUsageRecoverThreshold</w:t>
            </w:r>
            <w:r w:rsidRPr="00F54690">
              <w:rPr>
                <w:rFonts w:hint="eastAsia"/>
              </w:rPr>
              <w:t>)</w:t>
            </w:r>
          </w:p>
        </w:tc>
        <w:tc>
          <w:tcPr>
            <w:tcW w:w="1948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2936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0..100</w:t>
            </w:r>
          </w:p>
        </w:tc>
      </w:tr>
      <w:tr w:rsidR="00C357A4" w:rsidRPr="00F54690" w:rsidTr="00F54690">
        <w:trPr>
          <w:cantSplit/>
        </w:trPr>
        <w:tc>
          <w:tcPr>
            <w:tcW w:w="4084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1.3.6.1.4.1.25506.2.6.2.1.4</w:t>
            </w:r>
            <w:r w:rsidRPr="00F54690">
              <w:rPr>
                <w:rFonts w:hint="eastAsia"/>
              </w:rPr>
              <w:t xml:space="preserve"> (</w:t>
            </w:r>
            <w:r w:rsidRPr="00F54690">
              <w:rPr>
                <w:lang w:eastAsia="en-US"/>
              </w:rPr>
              <w:t>hh3cEntityExtFirstTrapTime</w:t>
            </w:r>
            <w:r w:rsidRPr="00F54690">
              <w:rPr>
                <w:rFonts w:hint="eastAsia"/>
              </w:rPr>
              <w:t>)</w:t>
            </w:r>
          </w:p>
        </w:tc>
        <w:tc>
          <w:tcPr>
            <w:tcW w:w="1948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TimeTicks</w:t>
            </w:r>
          </w:p>
        </w:tc>
        <w:tc>
          <w:tcPr>
            <w:tcW w:w="2936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【处理建议】</w:t>
      </w:r>
    </w:p>
    <w:p w:rsidR="00C357A4" w:rsidRPr="00F54690" w:rsidRDefault="00F54690" w:rsidP="00F54690">
      <w:r>
        <w:t>无需处理。</w:t>
      </w:r>
    </w:p>
    <w:p w:rsidR="00C357A4" w:rsidRPr="00F54690" w:rsidRDefault="00C357A4" w:rsidP="00F54690">
      <w:pPr>
        <w:pStyle w:val="3"/>
      </w:pPr>
      <w:bookmarkStart w:id="31" w:name="_Toc389576898"/>
      <w:bookmarkStart w:id="32" w:name="_Toc392747563"/>
      <w:r w:rsidRPr="00F54690">
        <w:t>hh3cEntityExtMemUsageThresholdRecover</w:t>
      </w:r>
      <w:bookmarkEnd w:id="31"/>
      <w:bookmarkEnd w:id="32"/>
    </w:p>
    <w:p w:rsidR="00C357A4" w:rsidRPr="00F54690" w:rsidRDefault="00C357A4" w:rsidP="00F54690">
      <w:pPr>
        <w:pStyle w:val="Command"/>
      </w:pPr>
      <w:r w:rsidRPr="00F54690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1765" w:type="dxa"/>
          </w:tcPr>
          <w:p w:rsidR="00C357A4" w:rsidRPr="00F54690" w:rsidRDefault="00C357A4" w:rsidP="00F54690">
            <w:pPr>
              <w:pStyle w:val="TableHeadingleft"/>
            </w:pPr>
            <w:r w:rsidRPr="00F54690">
              <w:t>OID</w:t>
            </w:r>
          </w:p>
        </w:tc>
        <w:tc>
          <w:tcPr>
            <w:tcW w:w="6937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1.3.6.1.4.1.25506.2.6.2.0.26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hh3c-entity-ext.mib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-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开启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【描述】</w:t>
      </w:r>
    </w:p>
    <w:p w:rsidR="00C357A4" w:rsidRPr="00F54690" w:rsidRDefault="00854045" w:rsidP="00F54690">
      <w:r>
        <w:rPr>
          <w:rFonts w:hint="eastAsia"/>
        </w:rPr>
        <w:t>该告警在</w:t>
      </w:r>
      <w:r w:rsidR="00C357A4" w:rsidRPr="00F54690">
        <w:rPr>
          <w:rFonts w:hint="eastAsia"/>
        </w:rPr>
        <w:t>实体的内存使用率从异常状态中恢复</w:t>
      </w:r>
      <w:r>
        <w:rPr>
          <w:rFonts w:hint="eastAsia"/>
        </w:rPr>
        <w:t>时</w:t>
      </w:r>
      <w:r w:rsidR="00E01BF4">
        <w:rPr>
          <w:rFonts w:hint="eastAsia"/>
        </w:rPr>
        <w:t>发送</w:t>
      </w:r>
      <w:r w:rsidR="00C357A4" w:rsidRPr="00F54690">
        <w:rPr>
          <w:rFonts w:hint="eastAsia"/>
        </w:rPr>
        <w:t>。</w:t>
      </w:r>
    </w:p>
    <w:p w:rsidR="00C357A4" w:rsidRPr="00F54690" w:rsidRDefault="00C357A4" w:rsidP="00F54690">
      <w:pPr>
        <w:pStyle w:val="Command"/>
      </w:pPr>
      <w:r w:rsidRPr="00F54690">
        <w:t>【状态控制】</w:t>
      </w:r>
    </w:p>
    <w:p w:rsidR="00C357A4" w:rsidRPr="00F54690" w:rsidRDefault="00F54690" w:rsidP="00F54690">
      <w:r>
        <w:t>该告警无法关闭。</w:t>
      </w:r>
      <w:r w:rsidR="00C357A4" w:rsidRPr="00F54690">
        <w:t xml:space="preserve"> </w:t>
      </w:r>
    </w:p>
    <w:p w:rsidR="00C357A4" w:rsidRPr="00F54690" w:rsidRDefault="00C357A4" w:rsidP="00F54690">
      <w:pPr>
        <w:pStyle w:val="Command"/>
      </w:pPr>
      <w:r w:rsidRPr="00F54690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56"/>
        <w:gridCol w:w="1996"/>
        <w:gridCol w:w="3150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3607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OID</w:t>
            </w:r>
            <w:r w:rsidRPr="00F54690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取值范围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 (hh3cEntityExtPhysicalIndex)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1.3.6.1.4.1.25506.2.6.1.1.1.1.8 (hh3cEntityExtMemUsage)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0..100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1.3.6.1.4.1.25506.2.6.1.1.1.1.9 (hh3cEntityExtMemUsageThreshold)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0..100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1.3.6.1.4.1.25506.2.6.1.1.1.1.10 (hh3cEntityExtMemSize)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1.3.6.1.4.1.25506.2.6.1.1.1.1.2 (hh3cEntityExtAdminStatus)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Hh3cAdminState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notSupported(1)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locked(2)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shuttingDown(3)</w:t>
            </w:r>
          </w:p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unlocked(4)}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1.3.6.1.4.1.25506.2.6.1.1.1.1.5 (hh3cEntityExtAlarmLight)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Hh3cAlarmStatus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BITS {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notSupported(0)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underRepair(1)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critical(2)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major(3)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minor(4)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alarmOutstanding(5)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warning(6)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rFonts w:hint="eastAsia"/>
              </w:rPr>
              <w:t>i</w:t>
            </w:r>
            <w:r w:rsidRPr="00F54690">
              <w:rPr>
                <w:lang w:eastAsia="en-US"/>
              </w:rPr>
              <w:t>ndeterminate(7)</w:t>
            </w:r>
          </w:p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}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1.3.6.1.4.1.25506.2.6.2.1.4</w:t>
            </w:r>
            <w:r w:rsidRPr="00F54690">
              <w:rPr>
                <w:rFonts w:hint="eastAsia"/>
              </w:rPr>
              <w:t xml:space="preserve"> (</w:t>
            </w:r>
            <w:r w:rsidRPr="00F54690">
              <w:rPr>
                <w:lang w:eastAsia="en-US"/>
              </w:rPr>
              <w:t>hh3cEntityExtFirstTrapTime</w:t>
            </w:r>
            <w:r w:rsidRPr="00F54690">
              <w:rPr>
                <w:rFonts w:hint="eastAsia"/>
              </w:rPr>
              <w:t>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TimeTicks</w:t>
            </w:r>
          </w:p>
        </w:tc>
        <w:tc>
          <w:tcPr>
            <w:tcW w:w="3316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【处理建议】</w:t>
      </w:r>
    </w:p>
    <w:p w:rsidR="00C357A4" w:rsidRPr="00F54690" w:rsidRDefault="00F54690" w:rsidP="00F54690">
      <w:r>
        <w:t>无需处理。</w:t>
      </w:r>
    </w:p>
    <w:p w:rsidR="00C357A4" w:rsidRPr="00F54690" w:rsidRDefault="00C357A4" w:rsidP="00F54690">
      <w:pPr>
        <w:pStyle w:val="3"/>
      </w:pPr>
      <w:bookmarkStart w:id="33" w:name="_Toc389576899"/>
      <w:bookmarkStart w:id="34" w:name="_Toc392747564"/>
      <w:r w:rsidRPr="00F54690">
        <w:t>hh3cEntityExtMemAllocatedFailed</w:t>
      </w:r>
      <w:bookmarkEnd w:id="33"/>
      <w:bookmarkEnd w:id="34"/>
    </w:p>
    <w:p w:rsidR="00C357A4" w:rsidRPr="00F54690" w:rsidRDefault="00C357A4" w:rsidP="00F54690">
      <w:pPr>
        <w:pStyle w:val="Command"/>
      </w:pPr>
      <w:r w:rsidRPr="00F54690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1765" w:type="dxa"/>
          </w:tcPr>
          <w:p w:rsidR="00C357A4" w:rsidRPr="00F54690" w:rsidRDefault="00C357A4" w:rsidP="00F54690">
            <w:pPr>
              <w:pStyle w:val="TableHeadingleft"/>
            </w:pPr>
            <w:r w:rsidRPr="00F54690">
              <w:t>OID</w:t>
            </w:r>
          </w:p>
        </w:tc>
        <w:tc>
          <w:tcPr>
            <w:tcW w:w="6937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1.3.6.1.4.1.25506.2.6.2.0.27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hh3c-entity-ext.mib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重要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开启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【描述】</w:t>
      </w:r>
    </w:p>
    <w:p w:rsidR="00C357A4" w:rsidRPr="00F54690" w:rsidRDefault="00854045" w:rsidP="00F54690">
      <w:r>
        <w:rPr>
          <w:rFonts w:hint="eastAsia"/>
        </w:rPr>
        <w:t>该告警在</w:t>
      </w:r>
      <w:r w:rsidR="00C357A4" w:rsidRPr="00F54690">
        <w:rPr>
          <w:rFonts w:hint="eastAsia"/>
        </w:rPr>
        <w:t>实体的内存分配错误</w:t>
      </w:r>
      <w:r>
        <w:rPr>
          <w:rFonts w:hint="eastAsia"/>
        </w:rPr>
        <w:t>时</w:t>
      </w:r>
      <w:r w:rsidR="00E01BF4">
        <w:rPr>
          <w:rFonts w:hint="eastAsia"/>
        </w:rPr>
        <w:t>发送</w:t>
      </w:r>
      <w:r w:rsidR="00C357A4" w:rsidRPr="00F54690">
        <w:rPr>
          <w:rFonts w:hint="eastAsia"/>
        </w:rPr>
        <w:t>。</w:t>
      </w:r>
    </w:p>
    <w:p w:rsidR="00C357A4" w:rsidRPr="00F54690" w:rsidRDefault="00C357A4" w:rsidP="00F54690">
      <w:pPr>
        <w:pStyle w:val="Command"/>
      </w:pPr>
      <w:r w:rsidRPr="00F54690">
        <w:t>【状态控制】</w:t>
      </w:r>
    </w:p>
    <w:p w:rsidR="00C357A4" w:rsidRPr="00F54690" w:rsidRDefault="00F54690" w:rsidP="00F54690">
      <w:r>
        <w:t>该告警无法关闭。</w:t>
      </w:r>
      <w:r w:rsidR="00C357A4" w:rsidRPr="00F54690">
        <w:t xml:space="preserve"> </w:t>
      </w:r>
    </w:p>
    <w:p w:rsidR="00C357A4" w:rsidRPr="00F54690" w:rsidRDefault="00C357A4" w:rsidP="00F54690">
      <w:pPr>
        <w:pStyle w:val="Command"/>
      </w:pPr>
      <w:r w:rsidRPr="00F54690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42"/>
        <w:gridCol w:w="2018"/>
        <w:gridCol w:w="3142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3607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OID</w:t>
            </w:r>
            <w:r w:rsidRPr="00F54690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取值范围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 (hh3cEntityExtPhysicalIndex)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1.3.6.1.4.1.25506.2.6.2.1.1 (hh3cEntityExtTrapDescription)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rFonts w:hint="eastAsia"/>
              </w:rPr>
              <w:t>OCTET STRING (</w:t>
            </w:r>
            <w:r w:rsidRPr="00F54690">
              <w:rPr>
                <w:lang w:eastAsia="en-US"/>
              </w:rPr>
              <w:t>SIZE</w:t>
            </w:r>
            <w:r w:rsidRPr="00F54690">
              <w:rPr>
                <w:rFonts w:hint="eastAsia"/>
              </w:rPr>
              <w:t xml:space="preserve"> </w:t>
            </w:r>
            <w:r w:rsidRPr="00F54690">
              <w:rPr>
                <w:lang w:eastAsia="en-US"/>
              </w:rPr>
              <w:t>(0..</w:t>
            </w:r>
            <w:r w:rsidRPr="00F54690">
              <w:rPr>
                <w:rFonts w:hint="eastAsia"/>
              </w:rPr>
              <w:t>255</w:t>
            </w:r>
            <w:r w:rsidRPr="00F54690">
              <w:rPr>
                <w:lang w:eastAsia="en-US"/>
              </w:rPr>
              <w:t>)</w:t>
            </w:r>
            <w:r w:rsidRPr="00F54690">
              <w:rPr>
                <w:rFonts w:hint="eastAsia"/>
              </w:rPr>
              <w:t>)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【处理建议】</w:t>
      </w:r>
    </w:p>
    <w:p w:rsidR="00C357A4" w:rsidRPr="00F54690" w:rsidRDefault="00E01BF4" w:rsidP="00F54690">
      <w:r>
        <w:t>请联系</w:t>
      </w:r>
      <w:r>
        <w:t>H3C</w:t>
      </w:r>
      <w:r>
        <w:rPr>
          <w:rFonts w:hint="eastAsia"/>
        </w:rPr>
        <w:t>用服。</w:t>
      </w:r>
    </w:p>
    <w:p w:rsidR="00C357A4" w:rsidRPr="00F54690" w:rsidRDefault="00C357A4" w:rsidP="00F54690">
      <w:pPr>
        <w:pStyle w:val="3"/>
      </w:pPr>
      <w:bookmarkStart w:id="35" w:name="_Toc389576900"/>
      <w:bookmarkStart w:id="36" w:name="_Toc392747565"/>
      <w:r w:rsidRPr="00F54690">
        <w:t>hh3cEntityExtECCParityAlarm</w:t>
      </w:r>
      <w:bookmarkEnd w:id="35"/>
      <w:bookmarkEnd w:id="36"/>
    </w:p>
    <w:p w:rsidR="00C357A4" w:rsidRPr="00F54690" w:rsidRDefault="00C357A4" w:rsidP="00F54690">
      <w:pPr>
        <w:pStyle w:val="Command"/>
      </w:pPr>
      <w:r w:rsidRPr="00F54690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1765" w:type="dxa"/>
          </w:tcPr>
          <w:p w:rsidR="00C357A4" w:rsidRPr="00F54690" w:rsidRDefault="00C357A4" w:rsidP="00F54690">
            <w:pPr>
              <w:pStyle w:val="TableHeadingleft"/>
            </w:pPr>
            <w:r w:rsidRPr="00F54690">
              <w:t>OID</w:t>
            </w:r>
          </w:p>
        </w:tc>
        <w:tc>
          <w:tcPr>
            <w:tcW w:w="6937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1.3.6.1.4.1.25506.2.6.2.0.28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hh3c-entity-ext.mib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重要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开启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【描述】</w:t>
      </w:r>
    </w:p>
    <w:p w:rsidR="00C357A4" w:rsidRPr="00F54690" w:rsidRDefault="00854045" w:rsidP="00F54690">
      <w:r>
        <w:rPr>
          <w:rFonts w:hint="eastAsia"/>
        </w:rPr>
        <w:t>该告警在</w:t>
      </w:r>
      <w:r w:rsidR="00C357A4" w:rsidRPr="00F54690">
        <w:rPr>
          <w:rFonts w:hint="eastAsia"/>
        </w:rPr>
        <w:t>实体发生</w:t>
      </w:r>
      <w:r w:rsidR="00C357A4" w:rsidRPr="00F54690">
        <w:rPr>
          <w:rFonts w:hint="eastAsia"/>
        </w:rPr>
        <w:t>ECC</w:t>
      </w:r>
      <w:r w:rsidR="00C357A4" w:rsidRPr="00F54690">
        <w:rPr>
          <w:rFonts w:hint="eastAsia"/>
        </w:rPr>
        <w:t>校验错误</w:t>
      </w:r>
      <w:r>
        <w:rPr>
          <w:rFonts w:hint="eastAsia"/>
        </w:rPr>
        <w:t>时</w:t>
      </w:r>
      <w:r w:rsidR="00E01BF4">
        <w:rPr>
          <w:rFonts w:hint="eastAsia"/>
        </w:rPr>
        <w:t>发送</w:t>
      </w:r>
      <w:r w:rsidR="00C357A4" w:rsidRPr="00F54690">
        <w:rPr>
          <w:rFonts w:hint="eastAsia"/>
        </w:rPr>
        <w:t>。</w:t>
      </w:r>
    </w:p>
    <w:p w:rsidR="00C357A4" w:rsidRPr="00F54690" w:rsidRDefault="00C357A4" w:rsidP="00F54690">
      <w:pPr>
        <w:pStyle w:val="Command"/>
      </w:pPr>
      <w:r w:rsidRPr="00F54690">
        <w:t>【状态控制】</w:t>
      </w:r>
    </w:p>
    <w:p w:rsidR="00C357A4" w:rsidRPr="00F54690" w:rsidRDefault="00F54690" w:rsidP="00F54690">
      <w:r>
        <w:t>该告警无法关闭。</w:t>
      </w:r>
      <w:r w:rsidR="00C357A4" w:rsidRPr="00F54690">
        <w:t xml:space="preserve"> </w:t>
      </w:r>
    </w:p>
    <w:p w:rsidR="00C357A4" w:rsidRPr="00F54690" w:rsidRDefault="00C357A4" w:rsidP="00F54690">
      <w:pPr>
        <w:pStyle w:val="Command"/>
      </w:pPr>
      <w:r w:rsidRPr="00F54690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66"/>
        <w:gridCol w:w="2002"/>
        <w:gridCol w:w="3134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3607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OID</w:t>
            </w:r>
            <w:r w:rsidRPr="00F54690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取值范围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 (hh3cEntityExtPhysicalIndex)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1.3.6.1.4.1.25506.2.6.2.1.2 (hh3cEntityExtECCParityAlarmStatus)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other(1)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l1cache(2)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l2cache(3)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sdram(4)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mac(5)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tcam(6)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ingressbuffer(7)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egressbuffer(8)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lpm(9)</w:t>
            </w:r>
          </w:p>
          <w:p w:rsidR="00C357A4" w:rsidRPr="00F54690" w:rsidRDefault="00C357A4" w:rsidP="00F54690">
            <w:pPr>
              <w:pStyle w:val="TableText"/>
            </w:pPr>
            <w:r w:rsidRPr="00F54690">
              <w:rPr>
                <w:lang w:eastAsia="en-US"/>
              </w:rPr>
              <w:t>controlmemory(10)</w:t>
            </w:r>
          </w:p>
        </w:tc>
      </w:tr>
      <w:tr w:rsidR="00C357A4" w:rsidRPr="00F54690" w:rsidTr="00F54690">
        <w:trPr>
          <w:cantSplit/>
        </w:trPr>
        <w:tc>
          <w:tcPr>
            <w:tcW w:w="3607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1.3.6.1.4.1.25506.2.6.2.1.1 (hh3cEntityExtTrapDescription)</w:t>
            </w:r>
          </w:p>
        </w:tc>
        <w:tc>
          <w:tcPr>
            <w:tcW w:w="204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rFonts w:hint="eastAsia"/>
              </w:rPr>
              <w:t>OCTET STRING (</w:t>
            </w:r>
            <w:r w:rsidRPr="00F54690">
              <w:rPr>
                <w:lang w:eastAsia="en-US"/>
              </w:rPr>
              <w:t>SIZE</w:t>
            </w:r>
            <w:r w:rsidRPr="00F54690">
              <w:rPr>
                <w:rFonts w:hint="eastAsia"/>
              </w:rPr>
              <w:t xml:space="preserve"> </w:t>
            </w:r>
            <w:r w:rsidRPr="00F54690">
              <w:rPr>
                <w:lang w:eastAsia="en-US"/>
              </w:rPr>
              <w:t>(0..</w:t>
            </w:r>
            <w:r w:rsidRPr="00F54690">
              <w:rPr>
                <w:rFonts w:hint="eastAsia"/>
              </w:rPr>
              <w:t>255</w:t>
            </w:r>
            <w:r w:rsidRPr="00F54690">
              <w:rPr>
                <w:lang w:eastAsia="en-US"/>
              </w:rPr>
              <w:t>)</w:t>
            </w:r>
            <w:r w:rsidRPr="00F54690">
              <w:rPr>
                <w:rFonts w:hint="eastAsia"/>
              </w:rPr>
              <w:t>)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【处理建议】</w:t>
      </w:r>
    </w:p>
    <w:p w:rsidR="00C357A4" w:rsidRPr="00F54690" w:rsidRDefault="00E01BF4" w:rsidP="00F54690">
      <w:bookmarkStart w:id="37" w:name="_Toc389576901"/>
      <w:r>
        <w:t>请联系</w:t>
      </w:r>
      <w:r>
        <w:t>H3C</w:t>
      </w:r>
      <w:r>
        <w:rPr>
          <w:rFonts w:hint="eastAsia"/>
        </w:rPr>
        <w:t>用服。</w:t>
      </w:r>
    </w:p>
    <w:p w:rsidR="00C357A4" w:rsidRPr="00F54690" w:rsidRDefault="00C357A4" w:rsidP="00F54690">
      <w:pPr>
        <w:pStyle w:val="3"/>
      </w:pPr>
      <w:bookmarkStart w:id="38" w:name="_Toc392747566"/>
      <w:r w:rsidRPr="00F54690">
        <w:t>hh3cEntityExtVoltageNormal</w:t>
      </w:r>
      <w:bookmarkEnd w:id="37"/>
      <w:bookmarkEnd w:id="38"/>
    </w:p>
    <w:p w:rsidR="00C357A4" w:rsidRPr="00F54690" w:rsidRDefault="00C357A4" w:rsidP="00F54690">
      <w:pPr>
        <w:pStyle w:val="Command"/>
      </w:pPr>
      <w:r w:rsidRPr="00F54690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1765" w:type="dxa"/>
          </w:tcPr>
          <w:p w:rsidR="00C357A4" w:rsidRPr="00F54690" w:rsidRDefault="00C357A4" w:rsidP="00F54690">
            <w:pPr>
              <w:pStyle w:val="TableHeadingleft"/>
            </w:pPr>
            <w:r w:rsidRPr="00F54690">
              <w:t>OID</w:t>
            </w:r>
          </w:p>
        </w:tc>
        <w:tc>
          <w:tcPr>
            <w:tcW w:w="6937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1.3.6.1.4.1.25506.2.6.2.0.37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hh3c-entity-ext.mib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-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开启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【描述】</w:t>
      </w:r>
    </w:p>
    <w:p w:rsidR="00C357A4" w:rsidRPr="00F54690" w:rsidRDefault="00854045" w:rsidP="00F54690">
      <w:r>
        <w:rPr>
          <w:rFonts w:hint="eastAsia"/>
        </w:rPr>
        <w:t>该告警在</w:t>
      </w:r>
      <w:r w:rsidR="00C357A4" w:rsidRPr="00F54690">
        <w:rPr>
          <w:rFonts w:hint="eastAsia"/>
        </w:rPr>
        <w:t>实体的电压从异常状态中恢复</w:t>
      </w:r>
      <w:r>
        <w:rPr>
          <w:rFonts w:hint="eastAsia"/>
        </w:rPr>
        <w:t>时</w:t>
      </w:r>
      <w:r w:rsidR="00E01BF4">
        <w:rPr>
          <w:rFonts w:hint="eastAsia"/>
        </w:rPr>
        <w:t>发送</w:t>
      </w:r>
      <w:r w:rsidR="00C357A4" w:rsidRPr="00F54690">
        <w:rPr>
          <w:rFonts w:hint="eastAsia"/>
        </w:rPr>
        <w:t>。</w:t>
      </w:r>
    </w:p>
    <w:p w:rsidR="00C357A4" w:rsidRPr="00F54690" w:rsidRDefault="00C357A4" w:rsidP="00F54690">
      <w:pPr>
        <w:pStyle w:val="Command"/>
      </w:pPr>
      <w:r w:rsidRPr="00F54690">
        <w:t>【状态控制】</w:t>
      </w:r>
    </w:p>
    <w:p w:rsidR="00C357A4" w:rsidRPr="00F54690" w:rsidRDefault="00F54690" w:rsidP="00F54690">
      <w:r>
        <w:t>该告警无法关闭。</w:t>
      </w:r>
      <w:r w:rsidR="00C357A4" w:rsidRPr="00F54690">
        <w:t xml:space="preserve"> </w:t>
      </w:r>
    </w:p>
    <w:p w:rsidR="00C357A4" w:rsidRPr="00F54690" w:rsidRDefault="00C357A4" w:rsidP="00F54690">
      <w:pPr>
        <w:pStyle w:val="Command"/>
      </w:pPr>
      <w:r w:rsidRPr="00F54690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988"/>
        <w:gridCol w:w="1836"/>
        <w:gridCol w:w="2878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4012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OID</w:t>
            </w:r>
            <w:r w:rsidRPr="00F54690">
              <w:rPr>
                <w:lang w:eastAsia="en-US"/>
              </w:rPr>
              <w:t>（变量名）</w:t>
            </w:r>
          </w:p>
        </w:tc>
        <w:tc>
          <w:tcPr>
            <w:tcW w:w="1901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类型</w:t>
            </w:r>
          </w:p>
        </w:tc>
        <w:tc>
          <w:tcPr>
            <w:tcW w:w="3055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取值范围</w:t>
            </w:r>
          </w:p>
        </w:tc>
      </w:tr>
      <w:tr w:rsidR="00C357A4" w:rsidRPr="00F54690" w:rsidTr="00F54690">
        <w:trPr>
          <w:cantSplit/>
        </w:trPr>
        <w:tc>
          <w:tcPr>
            <w:tcW w:w="4012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 (hh3cEntityExtPhysicalIndex)</w:t>
            </w:r>
          </w:p>
        </w:tc>
        <w:tc>
          <w:tcPr>
            <w:tcW w:w="190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055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4012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1.3.6.1.4.1.25506.2.6.1.5.1.1.1 (hh3cEntityExtCurrentVoltage)</w:t>
            </w:r>
          </w:p>
        </w:tc>
        <w:tc>
          <w:tcPr>
            <w:tcW w:w="190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055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4012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1.3.6.1.4.1.25506.2.6.1.5.1.1.2 (hh3cEntityExtNominalVoltage)</w:t>
            </w:r>
          </w:p>
        </w:tc>
        <w:tc>
          <w:tcPr>
            <w:tcW w:w="190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055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4012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1.3.6.1.4.1.25506.2.6.1.5.1.1.4 (hh3cEntityExtVoltageMajorLowThreshold)</w:t>
            </w:r>
          </w:p>
        </w:tc>
        <w:tc>
          <w:tcPr>
            <w:tcW w:w="190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055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4012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1.3.6.1.4.1.25506.2.6.1.5.1.1.6 (hh3cEntityExtVoltageMajorHighThreshold)</w:t>
            </w:r>
          </w:p>
        </w:tc>
        <w:tc>
          <w:tcPr>
            <w:tcW w:w="190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055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【处理建议】</w:t>
      </w:r>
    </w:p>
    <w:p w:rsidR="00C357A4" w:rsidRPr="00F54690" w:rsidRDefault="00F54690" w:rsidP="00F54690">
      <w:bookmarkStart w:id="39" w:name="_Toc389576902"/>
      <w:r>
        <w:rPr>
          <w:rFonts w:hint="eastAsia"/>
        </w:rPr>
        <w:t>无需处理。</w:t>
      </w:r>
    </w:p>
    <w:p w:rsidR="00C357A4" w:rsidRPr="00F54690" w:rsidRDefault="00C357A4" w:rsidP="00F54690">
      <w:pPr>
        <w:pStyle w:val="3"/>
      </w:pPr>
      <w:bookmarkStart w:id="40" w:name="_Toc392747567"/>
      <w:r w:rsidRPr="00F54690">
        <w:t>hh3cEntityExtVoltageLower</w:t>
      </w:r>
      <w:bookmarkEnd w:id="39"/>
      <w:bookmarkEnd w:id="40"/>
    </w:p>
    <w:p w:rsidR="00C357A4" w:rsidRPr="00F54690" w:rsidRDefault="00C357A4" w:rsidP="00F54690">
      <w:pPr>
        <w:pStyle w:val="Command"/>
      </w:pPr>
      <w:r w:rsidRPr="00F54690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1765" w:type="dxa"/>
          </w:tcPr>
          <w:p w:rsidR="00C357A4" w:rsidRPr="00F54690" w:rsidRDefault="00C357A4" w:rsidP="00F54690">
            <w:pPr>
              <w:pStyle w:val="TableHeadingleft"/>
            </w:pPr>
            <w:r w:rsidRPr="00F54690">
              <w:t>OID</w:t>
            </w:r>
          </w:p>
        </w:tc>
        <w:tc>
          <w:tcPr>
            <w:tcW w:w="6937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1.3.6.1.4.1.25506.2.6.2.0.38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hh3c-entity-ext.mib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重要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开启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【描述】</w:t>
      </w:r>
    </w:p>
    <w:p w:rsidR="00C357A4" w:rsidRPr="00F54690" w:rsidRDefault="00854045" w:rsidP="00F54690">
      <w:r>
        <w:rPr>
          <w:rFonts w:hint="eastAsia"/>
        </w:rPr>
        <w:t>该告警在</w:t>
      </w:r>
      <w:r w:rsidR="00C357A4" w:rsidRPr="00F54690">
        <w:rPr>
          <w:rFonts w:hint="eastAsia"/>
        </w:rPr>
        <w:t>实体的电压低于下限阈值</w:t>
      </w:r>
      <w:r>
        <w:rPr>
          <w:rFonts w:hint="eastAsia"/>
        </w:rPr>
        <w:t>时</w:t>
      </w:r>
      <w:r w:rsidR="00E01BF4">
        <w:rPr>
          <w:rFonts w:hint="eastAsia"/>
        </w:rPr>
        <w:t>发送</w:t>
      </w:r>
      <w:r w:rsidR="00C357A4" w:rsidRPr="00F54690">
        <w:rPr>
          <w:rFonts w:hint="eastAsia"/>
        </w:rPr>
        <w:t>。</w:t>
      </w:r>
    </w:p>
    <w:p w:rsidR="00C357A4" w:rsidRPr="00F54690" w:rsidRDefault="00C357A4" w:rsidP="00F54690">
      <w:pPr>
        <w:pStyle w:val="Command"/>
      </w:pPr>
      <w:r w:rsidRPr="00F54690">
        <w:t>【状态控制】</w:t>
      </w:r>
    </w:p>
    <w:p w:rsidR="00C357A4" w:rsidRPr="00F54690" w:rsidRDefault="00F54690" w:rsidP="00F54690">
      <w:r>
        <w:t>该告警无法关闭。</w:t>
      </w:r>
      <w:r w:rsidR="00C357A4" w:rsidRPr="00F54690">
        <w:t xml:space="preserve"> </w:t>
      </w:r>
    </w:p>
    <w:p w:rsidR="00C357A4" w:rsidRPr="00F54690" w:rsidRDefault="00C357A4" w:rsidP="00F54690">
      <w:pPr>
        <w:pStyle w:val="Command"/>
      </w:pPr>
      <w:r w:rsidRPr="00F54690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948"/>
        <w:gridCol w:w="1851"/>
        <w:gridCol w:w="2903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3972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OID</w:t>
            </w:r>
            <w:r w:rsidRPr="00F54690">
              <w:rPr>
                <w:lang w:eastAsia="en-US"/>
              </w:rPr>
              <w:t>（变量名）</w:t>
            </w:r>
          </w:p>
        </w:tc>
        <w:tc>
          <w:tcPr>
            <w:tcW w:w="1916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类型</w:t>
            </w:r>
          </w:p>
        </w:tc>
        <w:tc>
          <w:tcPr>
            <w:tcW w:w="3080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取值范围</w:t>
            </w:r>
          </w:p>
        </w:tc>
      </w:tr>
      <w:tr w:rsidR="00C357A4" w:rsidRPr="00F54690" w:rsidTr="00F54690">
        <w:trPr>
          <w:cantSplit/>
        </w:trPr>
        <w:tc>
          <w:tcPr>
            <w:tcW w:w="3972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 (hh3cEntityExtPhysicalIndex)</w:t>
            </w:r>
          </w:p>
        </w:tc>
        <w:tc>
          <w:tcPr>
            <w:tcW w:w="1916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080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3972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1.3.6.1.4.1.25506.2.6.1.5.1.1.1 (hh3cEntityExtCurrentVoltage)</w:t>
            </w:r>
          </w:p>
        </w:tc>
        <w:tc>
          <w:tcPr>
            <w:tcW w:w="1916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080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3972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1.3.6.1.4.1.25506.2.6.1.5.1.1.2 (hh3cEntityExtNominalVoltage)</w:t>
            </w:r>
          </w:p>
        </w:tc>
        <w:tc>
          <w:tcPr>
            <w:tcW w:w="1916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080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3972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1.3.6.1.4.1.25506.2.6.1.5.1.1.4 (hh3cEntityExtVoltageMajorLowThreshold)</w:t>
            </w:r>
          </w:p>
        </w:tc>
        <w:tc>
          <w:tcPr>
            <w:tcW w:w="1916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080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Default="00C357A4" w:rsidP="00F54690">
      <w:pPr>
        <w:pStyle w:val="Command"/>
      </w:pPr>
      <w:r w:rsidRPr="00F54690">
        <w:t>【处理建议】</w:t>
      </w:r>
    </w:p>
    <w:p w:rsidR="00000000" w:rsidRDefault="00854045">
      <w:pPr>
        <w:pStyle w:val="ItemStep"/>
      </w:pPr>
      <w:r>
        <w:rPr>
          <w:rFonts w:hint="eastAsia"/>
          <w:lang w:eastAsia="zh-CN"/>
        </w:rPr>
        <w:t>检查设备的电源系统。</w:t>
      </w:r>
    </w:p>
    <w:p w:rsidR="00000000" w:rsidRDefault="00854045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C357A4" w:rsidRPr="00F54690" w:rsidRDefault="00C357A4" w:rsidP="00F54690">
      <w:pPr>
        <w:pStyle w:val="3"/>
      </w:pPr>
      <w:bookmarkStart w:id="41" w:name="_Toc389576903"/>
      <w:bookmarkStart w:id="42" w:name="_Toc392747568"/>
      <w:r w:rsidRPr="00F54690">
        <w:t>hh3cEntityExtVoltageTooLow</w:t>
      </w:r>
      <w:bookmarkEnd w:id="41"/>
      <w:bookmarkEnd w:id="42"/>
    </w:p>
    <w:p w:rsidR="00C357A4" w:rsidRPr="00F54690" w:rsidRDefault="00C357A4" w:rsidP="00F54690">
      <w:pPr>
        <w:pStyle w:val="Command"/>
      </w:pPr>
      <w:r w:rsidRPr="00F54690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1765" w:type="dxa"/>
          </w:tcPr>
          <w:p w:rsidR="00C357A4" w:rsidRPr="00F54690" w:rsidRDefault="00C357A4" w:rsidP="00F54690">
            <w:pPr>
              <w:pStyle w:val="TableHeadingleft"/>
            </w:pPr>
            <w:r w:rsidRPr="00F54690">
              <w:t>OID</w:t>
            </w:r>
          </w:p>
        </w:tc>
        <w:tc>
          <w:tcPr>
            <w:tcW w:w="6937" w:type="dxa"/>
          </w:tcPr>
          <w:p w:rsidR="00C357A4" w:rsidRPr="00F54690" w:rsidRDefault="00C357A4" w:rsidP="00F54690">
            <w:pPr>
              <w:pStyle w:val="TableText"/>
              <w:keepNext/>
            </w:pPr>
            <w:r w:rsidRPr="00F54690">
              <w:t>1.3.6.1.4.1.25506.2.6.2.0.39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hh3c-entity-ext.mib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紧急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开启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【描述】</w:t>
      </w:r>
    </w:p>
    <w:p w:rsidR="00C357A4" w:rsidRPr="00F54690" w:rsidRDefault="00854045" w:rsidP="00F54690">
      <w:r>
        <w:rPr>
          <w:rFonts w:hint="eastAsia"/>
        </w:rPr>
        <w:t>该告警在</w:t>
      </w:r>
      <w:r w:rsidR="00C357A4" w:rsidRPr="00F54690">
        <w:rPr>
          <w:rFonts w:hint="eastAsia"/>
        </w:rPr>
        <w:t>实体的电压低于临界下限阈值</w:t>
      </w:r>
      <w:r>
        <w:rPr>
          <w:rFonts w:hint="eastAsia"/>
        </w:rPr>
        <w:t>时</w:t>
      </w:r>
      <w:r w:rsidR="00E01BF4">
        <w:rPr>
          <w:rFonts w:hint="eastAsia"/>
        </w:rPr>
        <w:t>发送</w:t>
      </w:r>
      <w:r w:rsidR="00C357A4" w:rsidRPr="00F54690">
        <w:rPr>
          <w:rFonts w:hint="eastAsia"/>
        </w:rPr>
        <w:t>。</w:t>
      </w:r>
    </w:p>
    <w:p w:rsidR="00C357A4" w:rsidRPr="00F54690" w:rsidRDefault="00C357A4" w:rsidP="00F54690">
      <w:pPr>
        <w:pStyle w:val="Command"/>
      </w:pPr>
      <w:r w:rsidRPr="00F54690">
        <w:t>【状态控制】</w:t>
      </w:r>
    </w:p>
    <w:p w:rsidR="00C357A4" w:rsidRPr="00F54690" w:rsidRDefault="00F54690" w:rsidP="00F54690">
      <w:r>
        <w:t>该告警无法关闭。</w:t>
      </w:r>
      <w:r w:rsidR="00C357A4" w:rsidRPr="00F54690">
        <w:t xml:space="preserve"> </w:t>
      </w:r>
    </w:p>
    <w:p w:rsidR="00C357A4" w:rsidRPr="00F54690" w:rsidRDefault="00C357A4" w:rsidP="00F54690">
      <w:pPr>
        <w:pStyle w:val="Command"/>
      </w:pPr>
      <w:r w:rsidRPr="00F54690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880"/>
        <w:gridCol w:w="1874"/>
        <w:gridCol w:w="2948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3902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OID</w:t>
            </w:r>
            <w:r w:rsidRPr="00F54690">
              <w:rPr>
                <w:lang w:eastAsia="en-US"/>
              </w:rPr>
              <w:t>（变量名）</w:t>
            </w:r>
          </w:p>
        </w:tc>
        <w:tc>
          <w:tcPr>
            <w:tcW w:w="1940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类型</w:t>
            </w:r>
          </w:p>
        </w:tc>
        <w:tc>
          <w:tcPr>
            <w:tcW w:w="3126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取值范围</w:t>
            </w:r>
          </w:p>
        </w:tc>
      </w:tr>
      <w:tr w:rsidR="00C357A4" w:rsidRPr="00F54690" w:rsidTr="00F54690">
        <w:trPr>
          <w:cantSplit/>
        </w:trPr>
        <w:tc>
          <w:tcPr>
            <w:tcW w:w="3902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 (hh3cEntityExtPhysicalIndex)</w:t>
            </w:r>
          </w:p>
        </w:tc>
        <w:tc>
          <w:tcPr>
            <w:tcW w:w="1940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126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3902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1.3.6.1.4.1.25506.2.6.1.5.1.1.1 (hh3cEntityExtCurrentVoltage)</w:t>
            </w:r>
          </w:p>
        </w:tc>
        <w:tc>
          <w:tcPr>
            <w:tcW w:w="1940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126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3902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1.3.6.1.4.1.25506.2.6.1.5.1.1.2 (hh3cEntityExtNominalVoltage)</w:t>
            </w:r>
          </w:p>
        </w:tc>
        <w:tc>
          <w:tcPr>
            <w:tcW w:w="1940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126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3902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1.3.6.1.4.1.25506.2.6.1.5.1.1.5 (hh3cEntityExtVoltageFatalLowThreshold)</w:t>
            </w:r>
          </w:p>
        </w:tc>
        <w:tc>
          <w:tcPr>
            <w:tcW w:w="1940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126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【处理建议】</w:t>
      </w:r>
    </w:p>
    <w:p w:rsidR="00854045" w:rsidRDefault="00854045" w:rsidP="00854045">
      <w:pPr>
        <w:pStyle w:val="ItemStep"/>
      </w:pPr>
      <w:r>
        <w:rPr>
          <w:rFonts w:hint="eastAsia"/>
          <w:lang w:eastAsia="zh-CN"/>
        </w:rPr>
        <w:t>检查设备的电源系统。</w:t>
      </w:r>
    </w:p>
    <w:p w:rsidR="00854045" w:rsidRPr="00F54690" w:rsidRDefault="00854045" w:rsidP="00854045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C357A4" w:rsidRPr="00F54690" w:rsidRDefault="00C357A4" w:rsidP="00F54690">
      <w:pPr>
        <w:pStyle w:val="3"/>
      </w:pPr>
      <w:bookmarkStart w:id="43" w:name="_Toc389576904"/>
      <w:bookmarkStart w:id="44" w:name="_Toc392747569"/>
      <w:r w:rsidRPr="00F54690">
        <w:t>hh3cEntityExtVoltageHigher</w:t>
      </w:r>
      <w:bookmarkEnd w:id="43"/>
      <w:bookmarkEnd w:id="44"/>
    </w:p>
    <w:p w:rsidR="00C357A4" w:rsidRPr="00F54690" w:rsidRDefault="00C357A4" w:rsidP="00F54690">
      <w:pPr>
        <w:pStyle w:val="Command"/>
      </w:pPr>
      <w:r w:rsidRPr="00F54690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1765" w:type="dxa"/>
          </w:tcPr>
          <w:p w:rsidR="00C357A4" w:rsidRPr="00F54690" w:rsidRDefault="00C357A4" w:rsidP="00F54690">
            <w:pPr>
              <w:pStyle w:val="TableHeadingleft"/>
            </w:pPr>
            <w:r w:rsidRPr="00F54690">
              <w:t>OID</w:t>
            </w:r>
          </w:p>
        </w:tc>
        <w:tc>
          <w:tcPr>
            <w:tcW w:w="6937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1.3.6.1.4.1.25506.2.6.2.0.40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hh3c-entity-ext.mib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重要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开启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【描述】</w:t>
      </w:r>
    </w:p>
    <w:p w:rsidR="00C357A4" w:rsidRPr="00F54690" w:rsidRDefault="00854045" w:rsidP="00F54690">
      <w:r>
        <w:rPr>
          <w:rFonts w:hint="eastAsia"/>
        </w:rPr>
        <w:t>该告警在</w:t>
      </w:r>
      <w:r w:rsidR="00C357A4" w:rsidRPr="00F54690">
        <w:rPr>
          <w:rFonts w:hint="eastAsia"/>
        </w:rPr>
        <w:t>实体的电压高于上限阈值</w:t>
      </w:r>
      <w:r>
        <w:rPr>
          <w:rFonts w:hint="eastAsia"/>
        </w:rPr>
        <w:t>时</w:t>
      </w:r>
      <w:r w:rsidR="00E01BF4">
        <w:rPr>
          <w:rFonts w:hint="eastAsia"/>
        </w:rPr>
        <w:t>发送</w:t>
      </w:r>
      <w:r w:rsidR="00C357A4" w:rsidRPr="00F54690">
        <w:rPr>
          <w:rFonts w:hint="eastAsia"/>
        </w:rPr>
        <w:t>。</w:t>
      </w:r>
    </w:p>
    <w:p w:rsidR="00C357A4" w:rsidRPr="00F54690" w:rsidRDefault="00C357A4" w:rsidP="00F54690">
      <w:pPr>
        <w:pStyle w:val="Command"/>
      </w:pPr>
      <w:r w:rsidRPr="00F54690">
        <w:t>【状态控制】</w:t>
      </w:r>
    </w:p>
    <w:p w:rsidR="00C357A4" w:rsidRPr="00F54690" w:rsidRDefault="00F54690" w:rsidP="00F54690">
      <w:r>
        <w:t>该告警无法关闭。</w:t>
      </w:r>
      <w:r w:rsidR="00C357A4" w:rsidRPr="00F54690">
        <w:t xml:space="preserve"> </w:t>
      </w:r>
    </w:p>
    <w:p w:rsidR="00C357A4" w:rsidRPr="00F54690" w:rsidRDefault="00C357A4" w:rsidP="00F54690">
      <w:pPr>
        <w:pStyle w:val="Command"/>
      </w:pPr>
      <w:r w:rsidRPr="00F54690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988"/>
        <w:gridCol w:w="1836"/>
        <w:gridCol w:w="2878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4012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OID</w:t>
            </w:r>
            <w:r w:rsidRPr="00F54690">
              <w:rPr>
                <w:lang w:eastAsia="en-US"/>
              </w:rPr>
              <w:t>（变量名）</w:t>
            </w:r>
          </w:p>
        </w:tc>
        <w:tc>
          <w:tcPr>
            <w:tcW w:w="1901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类型</w:t>
            </w:r>
          </w:p>
        </w:tc>
        <w:tc>
          <w:tcPr>
            <w:tcW w:w="3055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取值范围</w:t>
            </w:r>
          </w:p>
        </w:tc>
      </w:tr>
      <w:tr w:rsidR="00C357A4" w:rsidRPr="00F54690" w:rsidTr="00F54690">
        <w:trPr>
          <w:cantSplit/>
        </w:trPr>
        <w:tc>
          <w:tcPr>
            <w:tcW w:w="4012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 (hh3cEntityExtPhysicalIndex)</w:t>
            </w:r>
          </w:p>
        </w:tc>
        <w:tc>
          <w:tcPr>
            <w:tcW w:w="190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055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4012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1.3.6.1.4.1.25506.2.6.1.5.1.1.1 (hh3cEntityExtCurrentVoltage)</w:t>
            </w:r>
          </w:p>
        </w:tc>
        <w:tc>
          <w:tcPr>
            <w:tcW w:w="190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055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4012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1.3.6.1.4.1.25506.2.6.1.5.1.1.2 (hh3cEntityExtNominalVoltage)</w:t>
            </w:r>
          </w:p>
        </w:tc>
        <w:tc>
          <w:tcPr>
            <w:tcW w:w="190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055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4012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1.3.6.1.4.1.25506.2.6.1.5.1.1.6 (hh3cEntityExtVoltageMajorHighThreshold)</w:t>
            </w:r>
          </w:p>
        </w:tc>
        <w:tc>
          <w:tcPr>
            <w:tcW w:w="1901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055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【处理建议】</w:t>
      </w:r>
    </w:p>
    <w:p w:rsidR="00854045" w:rsidRDefault="00854045" w:rsidP="00854045">
      <w:pPr>
        <w:pStyle w:val="ItemStep"/>
      </w:pPr>
      <w:r>
        <w:rPr>
          <w:rFonts w:hint="eastAsia"/>
          <w:lang w:eastAsia="zh-CN"/>
        </w:rPr>
        <w:t>检查设备的电源系统。</w:t>
      </w:r>
    </w:p>
    <w:p w:rsidR="00854045" w:rsidRPr="00F54690" w:rsidRDefault="00854045" w:rsidP="00854045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C357A4" w:rsidRPr="00F54690" w:rsidRDefault="00C357A4" w:rsidP="00F54690">
      <w:pPr>
        <w:pStyle w:val="3"/>
      </w:pPr>
      <w:bookmarkStart w:id="45" w:name="_Toc389576905"/>
      <w:bookmarkStart w:id="46" w:name="_Toc392747570"/>
      <w:r w:rsidRPr="00F54690">
        <w:t>hh3cEntityExtVoltageTooHigh</w:t>
      </w:r>
      <w:bookmarkEnd w:id="45"/>
      <w:bookmarkEnd w:id="46"/>
    </w:p>
    <w:p w:rsidR="00C357A4" w:rsidRPr="00F54690" w:rsidRDefault="00C357A4" w:rsidP="00F54690">
      <w:pPr>
        <w:pStyle w:val="Command"/>
      </w:pPr>
      <w:r w:rsidRPr="00F54690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1765" w:type="dxa"/>
          </w:tcPr>
          <w:p w:rsidR="00C357A4" w:rsidRPr="00F54690" w:rsidRDefault="00C357A4" w:rsidP="00F54690">
            <w:pPr>
              <w:pStyle w:val="TableHeadingleft"/>
            </w:pPr>
            <w:r w:rsidRPr="00F54690">
              <w:t>OID</w:t>
            </w:r>
          </w:p>
        </w:tc>
        <w:tc>
          <w:tcPr>
            <w:tcW w:w="6937" w:type="dxa"/>
          </w:tcPr>
          <w:p w:rsidR="00C357A4" w:rsidRPr="00F54690" w:rsidRDefault="00C357A4" w:rsidP="00F54690">
            <w:pPr>
              <w:pStyle w:val="TableText"/>
            </w:pPr>
            <w:r w:rsidRPr="00F54690">
              <w:t>1.3.6.1.4.1.25506.2.6.2.0.41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t>hh3c-entity-ext.mib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紧急</w:t>
            </w:r>
          </w:p>
        </w:tc>
      </w:tr>
      <w:tr w:rsidR="00F54690" w:rsidRPr="00F54690" w:rsidTr="00F54690">
        <w:trPr>
          <w:cantSplit/>
        </w:trPr>
        <w:tc>
          <w:tcPr>
            <w:tcW w:w="1765" w:type="dxa"/>
          </w:tcPr>
          <w:p w:rsidR="00F54690" w:rsidRPr="00F54690" w:rsidRDefault="00F54690" w:rsidP="00F5469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F54690" w:rsidRPr="00F54690" w:rsidRDefault="00F54690" w:rsidP="00F54690">
            <w:pPr>
              <w:pStyle w:val="TableText"/>
            </w:pPr>
            <w:r w:rsidRPr="00F54690">
              <w:rPr>
                <w:rFonts w:hint="eastAsia"/>
              </w:rPr>
              <w:t>开启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【描述】</w:t>
      </w:r>
    </w:p>
    <w:p w:rsidR="00C357A4" w:rsidRPr="00F54690" w:rsidRDefault="00854045" w:rsidP="00F54690">
      <w:r>
        <w:rPr>
          <w:rFonts w:hint="eastAsia"/>
        </w:rPr>
        <w:t>该告警在</w:t>
      </w:r>
      <w:r w:rsidR="00C357A4" w:rsidRPr="00F54690">
        <w:rPr>
          <w:rFonts w:hint="eastAsia"/>
        </w:rPr>
        <w:t>实体的电压高于临界上限阈值</w:t>
      </w:r>
      <w:r>
        <w:rPr>
          <w:rFonts w:hint="eastAsia"/>
        </w:rPr>
        <w:t>时</w:t>
      </w:r>
      <w:r w:rsidR="00E01BF4">
        <w:rPr>
          <w:rFonts w:hint="eastAsia"/>
        </w:rPr>
        <w:t>发送</w:t>
      </w:r>
      <w:r w:rsidR="00C357A4" w:rsidRPr="00F54690">
        <w:rPr>
          <w:rFonts w:hint="eastAsia"/>
        </w:rPr>
        <w:t>。</w:t>
      </w:r>
    </w:p>
    <w:p w:rsidR="00C357A4" w:rsidRPr="00F54690" w:rsidRDefault="00C357A4" w:rsidP="00F54690">
      <w:pPr>
        <w:pStyle w:val="Command"/>
      </w:pPr>
      <w:r w:rsidRPr="00F54690">
        <w:t>【状态控制】</w:t>
      </w:r>
    </w:p>
    <w:p w:rsidR="00C357A4" w:rsidRPr="00F54690" w:rsidRDefault="00F54690" w:rsidP="00F54690">
      <w:r>
        <w:t>该告警无法关闭。</w:t>
      </w:r>
      <w:r w:rsidR="00C357A4" w:rsidRPr="00F54690">
        <w:t xml:space="preserve"> </w:t>
      </w:r>
    </w:p>
    <w:p w:rsidR="00C357A4" w:rsidRPr="00F54690" w:rsidRDefault="00C357A4" w:rsidP="00F54690">
      <w:pPr>
        <w:pStyle w:val="Command"/>
      </w:pPr>
      <w:r w:rsidRPr="00F54690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922"/>
        <w:gridCol w:w="1859"/>
        <w:gridCol w:w="2921"/>
      </w:tblGrid>
      <w:tr w:rsidR="00C357A4" w:rsidRPr="00F54690" w:rsidTr="00F54690">
        <w:trPr>
          <w:cnfStyle w:val="100000000000"/>
          <w:cantSplit/>
          <w:tblHeader/>
        </w:trPr>
        <w:tc>
          <w:tcPr>
            <w:tcW w:w="3944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OID</w:t>
            </w:r>
            <w:r w:rsidRPr="00F54690">
              <w:rPr>
                <w:lang w:eastAsia="en-US"/>
              </w:rPr>
              <w:t>（变量名）</w:t>
            </w:r>
          </w:p>
        </w:tc>
        <w:tc>
          <w:tcPr>
            <w:tcW w:w="1925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类型</w:t>
            </w:r>
          </w:p>
        </w:tc>
        <w:tc>
          <w:tcPr>
            <w:tcW w:w="3099" w:type="dxa"/>
          </w:tcPr>
          <w:p w:rsidR="00C357A4" w:rsidRPr="00F54690" w:rsidRDefault="00C357A4" w:rsidP="00F54690">
            <w:pPr>
              <w:pStyle w:val="TableHeading"/>
              <w:rPr>
                <w:lang w:eastAsia="en-US"/>
              </w:rPr>
            </w:pPr>
            <w:r w:rsidRPr="00F54690">
              <w:rPr>
                <w:lang w:eastAsia="en-US"/>
              </w:rPr>
              <w:t>取值范围</w:t>
            </w:r>
          </w:p>
        </w:tc>
      </w:tr>
      <w:tr w:rsidR="00C357A4" w:rsidRPr="00F54690" w:rsidTr="00F54690">
        <w:trPr>
          <w:cantSplit/>
        </w:trPr>
        <w:tc>
          <w:tcPr>
            <w:tcW w:w="3944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1.3.6.1.4.1.25506.2.6.1.1.1.1.1 (hh3cEntityExtPhysicalIndex)</w:t>
            </w:r>
          </w:p>
        </w:tc>
        <w:tc>
          <w:tcPr>
            <w:tcW w:w="192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099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3944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1.3.6.1.4.1.25506.2.6.1.5.1.1.1 (hh3cEntityExtCurrentVoltage)</w:t>
            </w:r>
          </w:p>
        </w:tc>
        <w:tc>
          <w:tcPr>
            <w:tcW w:w="192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099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3944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1.3.6.1.4.1.25506.2.6.1.5.1.1.2 (hh3cEntityExtNominalVoltage)</w:t>
            </w:r>
          </w:p>
        </w:tc>
        <w:tc>
          <w:tcPr>
            <w:tcW w:w="192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099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C357A4" w:rsidRPr="00F54690" w:rsidTr="00F54690">
        <w:trPr>
          <w:cantSplit/>
        </w:trPr>
        <w:tc>
          <w:tcPr>
            <w:tcW w:w="3944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1.3.6.1.4.1.25506.2.6.1.5.1.1.7 (hh3cEntityExtVoltageFatalHighThreshold)</w:t>
            </w:r>
          </w:p>
        </w:tc>
        <w:tc>
          <w:tcPr>
            <w:tcW w:w="1925" w:type="dxa"/>
          </w:tcPr>
          <w:p w:rsidR="00C357A4" w:rsidRPr="00F54690" w:rsidRDefault="00C357A4" w:rsidP="00F54690">
            <w:pPr>
              <w:pStyle w:val="TableText"/>
              <w:rPr>
                <w:lang w:eastAsia="en-US"/>
              </w:rPr>
            </w:pPr>
            <w:r w:rsidRPr="00F54690">
              <w:rPr>
                <w:lang w:eastAsia="en-US"/>
              </w:rPr>
              <w:t>Integer32</w:t>
            </w:r>
          </w:p>
        </w:tc>
        <w:tc>
          <w:tcPr>
            <w:tcW w:w="3099" w:type="dxa"/>
          </w:tcPr>
          <w:p w:rsidR="00C357A4" w:rsidRPr="00F54690" w:rsidRDefault="001172E8" w:rsidP="00F5469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</w:tbl>
    <w:p w:rsidR="00C357A4" w:rsidRPr="00F54690" w:rsidRDefault="00C357A4" w:rsidP="00F54690">
      <w:pPr>
        <w:pStyle w:val="Spacer"/>
      </w:pPr>
    </w:p>
    <w:p w:rsidR="00C357A4" w:rsidRPr="00F54690" w:rsidRDefault="00C357A4" w:rsidP="00F54690">
      <w:pPr>
        <w:pStyle w:val="Command"/>
      </w:pPr>
      <w:r w:rsidRPr="00F54690">
        <w:t>【处理建议】</w:t>
      </w:r>
    </w:p>
    <w:p w:rsidR="00854045" w:rsidRDefault="00854045" w:rsidP="00854045">
      <w:pPr>
        <w:pStyle w:val="ItemStep"/>
      </w:pPr>
      <w:r>
        <w:rPr>
          <w:rFonts w:hint="eastAsia"/>
          <w:lang w:eastAsia="zh-CN"/>
        </w:rPr>
        <w:t>检查设备的电源系统。</w:t>
      </w:r>
    </w:p>
    <w:p w:rsidR="00854045" w:rsidRPr="00F54690" w:rsidRDefault="00854045" w:rsidP="00854045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887319" w:rsidRPr="00F54690" w:rsidRDefault="00887319" w:rsidP="00F54690"/>
    <w:sectPr w:rsidR="00887319" w:rsidRPr="00F54690" w:rsidSect="00F54690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E5C" w:rsidRDefault="000F5E5C">
      <w:r>
        <w:separator/>
      </w:r>
    </w:p>
  </w:endnote>
  <w:endnote w:type="continuationSeparator" w:id="0">
    <w:p w:rsidR="000F5E5C" w:rsidRDefault="000F5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F54690" w:rsidRPr="00020766" w:rsidRDefault="003A7895" w:rsidP="00020766">
        <w:pPr>
          <w:pStyle w:val="a5"/>
        </w:pPr>
        <w:r w:rsidRPr="003A7895">
          <w:fldChar w:fldCharType="begin"/>
        </w:r>
        <w:r w:rsidR="00F54690">
          <w:instrText>PAGE   \* MERGEFORMAT</w:instrText>
        </w:r>
        <w:r w:rsidRPr="003A7895">
          <w:fldChar w:fldCharType="separate"/>
        </w:r>
        <w:r w:rsidR="00B97E59" w:rsidRPr="00B97E59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E5C" w:rsidRDefault="000F5E5C">
      <w:r>
        <w:separator/>
      </w:r>
    </w:p>
  </w:footnote>
  <w:footnote w:type="continuationSeparator" w:id="0">
    <w:p w:rsidR="000F5E5C" w:rsidRDefault="000F5E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0A36"/>
    <w:rsid w:val="00081F14"/>
    <w:rsid w:val="000829DD"/>
    <w:rsid w:val="00083469"/>
    <w:rsid w:val="0008384A"/>
    <w:rsid w:val="000849E3"/>
    <w:rsid w:val="00085189"/>
    <w:rsid w:val="00085691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0F5E5C"/>
    <w:rsid w:val="00100B65"/>
    <w:rsid w:val="00101F90"/>
    <w:rsid w:val="0010333F"/>
    <w:rsid w:val="00104918"/>
    <w:rsid w:val="00107F92"/>
    <w:rsid w:val="00114DE8"/>
    <w:rsid w:val="00116D1F"/>
    <w:rsid w:val="001172E8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B76C6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A7895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0F6D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0D42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5FCE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045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690F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2431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175A1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97E59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33645"/>
    <w:rsid w:val="00C357A4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CF7AAA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1BF4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563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4690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54690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F54690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F54690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F54690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F54690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F54690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F54690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F5469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F54690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F54690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F54690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F54690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F54690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F54690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F54690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F54690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F54690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F54690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F54690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F54690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F54690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F54690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F54690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F54690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F54690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F54690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F54690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F54690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F54690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F54690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F54690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F54690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F54690"/>
    <w:pPr>
      <w:ind w:left="1260"/>
    </w:pPr>
  </w:style>
  <w:style w:type="paragraph" w:styleId="50">
    <w:name w:val="toc 5"/>
    <w:basedOn w:val="a0"/>
    <w:next w:val="a0"/>
    <w:autoRedefine/>
    <w:rsid w:val="00F54690"/>
    <w:pPr>
      <w:ind w:left="1680"/>
    </w:pPr>
  </w:style>
  <w:style w:type="paragraph" w:styleId="60">
    <w:name w:val="toc 6"/>
    <w:basedOn w:val="a0"/>
    <w:next w:val="a0"/>
    <w:autoRedefine/>
    <w:rsid w:val="00F54690"/>
    <w:pPr>
      <w:ind w:left="2100"/>
    </w:pPr>
  </w:style>
  <w:style w:type="paragraph" w:styleId="70">
    <w:name w:val="toc 7"/>
    <w:basedOn w:val="a0"/>
    <w:next w:val="a0"/>
    <w:autoRedefine/>
    <w:rsid w:val="00F54690"/>
    <w:pPr>
      <w:ind w:left="2520"/>
    </w:pPr>
  </w:style>
  <w:style w:type="paragraph" w:styleId="80">
    <w:name w:val="toc 8"/>
    <w:basedOn w:val="a0"/>
    <w:next w:val="a0"/>
    <w:autoRedefine/>
    <w:rsid w:val="00F54690"/>
    <w:pPr>
      <w:ind w:left="2940"/>
    </w:pPr>
  </w:style>
  <w:style w:type="paragraph" w:styleId="90">
    <w:name w:val="toc 9"/>
    <w:basedOn w:val="a0"/>
    <w:next w:val="a0"/>
    <w:autoRedefine/>
    <w:rsid w:val="00F54690"/>
    <w:pPr>
      <w:ind w:left="3360"/>
    </w:pPr>
  </w:style>
  <w:style w:type="paragraph" w:styleId="a8">
    <w:name w:val="Document Map"/>
    <w:basedOn w:val="a0"/>
    <w:semiHidden/>
    <w:rsid w:val="00F54690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F54690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F54690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F5469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F54690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F54690"/>
    <w:rPr>
      <w:color w:val="0000FF"/>
      <w:u w:val="single"/>
    </w:rPr>
  </w:style>
  <w:style w:type="character" w:styleId="aa">
    <w:name w:val="annotation reference"/>
    <w:basedOn w:val="a1"/>
    <w:semiHidden/>
    <w:rsid w:val="00F54690"/>
    <w:rPr>
      <w:sz w:val="21"/>
      <w:szCs w:val="21"/>
    </w:rPr>
  </w:style>
  <w:style w:type="paragraph" w:styleId="ab">
    <w:name w:val="annotation text"/>
    <w:basedOn w:val="a0"/>
    <w:link w:val="Char0"/>
    <w:semiHidden/>
    <w:rsid w:val="00F54690"/>
    <w:pPr>
      <w:jc w:val="left"/>
    </w:pPr>
  </w:style>
  <w:style w:type="paragraph" w:styleId="ac">
    <w:name w:val="annotation subject"/>
    <w:basedOn w:val="ab"/>
    <w:next w:val="ab"/>
    <w:semiHidden/>
    <w:rsid w:val="00F54690"/>
    <w:rPr>
      <w:b/>
      <w:bCs/>
    </w:rPr>
  </w:style>
  <w:style w:type="paragraph" w:styleId="ad">
    <w:name w:val="Balloon Text"/>
    <w:basedOn w:val="a0"/>
    <w:semiHidden/>
    <w:rsid w:val="00F54690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F5469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F54690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F54690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F54690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F54690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F54690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F54690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F54690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F54690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F54690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F54690"/>
    <w:pPr>
      <w:numPr>
        <w:ilvl w:val="1"/>
      </w:numPr>
    </w:pPr>
  </w:style>
  <w:style w:type="paragraph" w:customStyle="1" w:styleId="ItemIndent1">
    <w:name w:val="Item Indent_1"/>
    <w:basedOn w:val="a0"/>
    <w:qFormat/>
    <w:rsid w:val="00F54690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F54690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F54690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F54690"/>
    <w:pPr>
      <w:numPr>
        <w:ilvl w:val="2"/>
      </w:numPr>
    </w:pPr>
  </w:style>
  <w:style w:type="paragraph" w:customStyle="1" w:styleId="ItemIndent3">
    <w:name w:val="Item Indent_3"/>
    <w:basedOn w:val="a0"/>
    <w:rsid w:val="00F54690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F54690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F54690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F54690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F54690"/>
    <w:rPr>
      <w:rFonts w:eastAsia="楷体_GB2312"/>
      <w:sz w:val="21"/>
    </w:rPr>
  </w:style>
  <w:style w:type="table" w:customStyle="1" w:styleId="FigureTable">
    <w:name w:val="Figure Table"/>
    <w:basedOn w:val="a7"/>
    <w:rsid w:val="00F54690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F54690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F54690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F54690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F54690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F54690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F54690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F54690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F54690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F54690"/>
    <w:pPr>
      <w:ind w:left="1134"/>
    </w:pPr>
  </w:style>
  <w:style w:type="paragraph" w:customStyle="1" w:styleId="TerminalDisplayIndent2">
    <w:name w:val="Terminal Display Indent_2"/>
    <w:basedOn w:val="TerminalDisplay"/>
    <w:rsid w:val="00F54690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F54690"/>
    <w:rPr>
      <w:rFonts w:ascii="Futura Hv" w:hAnsi="Futura Hv"/>
    </w:rPr>
  </w:style>
  <w:style w:type="paragraph" w:customStyle="1" w:styleId="Spacer">
    <w:name w:val="Spacer"/>
    <w:next w:val="a0"/>
    <w:link w:val="SpacerChar"/>
    <w:rsid w:val="00F54690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F54690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F54690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F54690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F54690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F54690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F54690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F54690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F54690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F54690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F54690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F54690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F54690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F54690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F54690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F54690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F54690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F54690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F54690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F54690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F54690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F54690"/>
    <w:pPr>
      <w:numPr>
        <w:numId w:val="42"/>
      </w:numPr>
    </w:pPr>
  </w:style>
  <w:style w:type="numbering" w:styleId="111111">
    <w:name w:val="Outline List 1"/>
    <w:basedOn w:val="a3"/>
    <w:rsid w:val="00F54690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F54690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F54690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F54690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F54690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F54690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F54690"/>
    <w:pPr>
      <w:widowControl w:val="0"/>
      <w:jc w:val="left"/>
    </w:pPr>
  </w:style>
  <w:style w:type="table" w:styleId="31">
    <w:name w:val="Table Colorful 3"/>
    <w:basedOn w:val="a2"/>
    <w:rsid w:val="00F54690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F54690"/>
    <w:pPr>
      <w:ind w:left="840" w:hanging="420"/>
    </w:pPr>
  </w:style>
  <w:style w:type="character" w:styleId="afd">
    <w:name w:val="Strong"/>
    <w:basedOn w:val="a1"/>
    <w:uiPriority w:val="22"/>
    <w:qFormat/>
    <w:rsid w:val="00F54690"/>
    <w:rPr>
      <w:b/>
      <w:bCs/>
    </w:rPr>
  </w:style>
  <w:style w:type="paragraph" w:styleId="afe">
    <w:name w:val="Normal (Web)"/>
    <w:basedOn w:val="a0"/>
    <w:uiPriority w:val="99"/>
    <w:unhideWhenUsed/>
    <w:rsid w:val="00F54690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kf3850\AppData\Roaming\Microsoft\Templates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336A9-ACEC-41C0-9858-1D6F43CAF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79</TotalTime>
  <Pages>3</Pages>
  <Words>3539</Words>
  <Characters>14627</Characters>
  <Application>Microsoft Office Word</Application>
  <DocSecurity>0</DocSecurity>
  <Lines>1112</Lines>
  <Paragraphs>967</Paragraphs>
  <ScaleCrop>false</ScaleCrop>
  <Company/>
  <LinksUpToDate>false</LinksUpToDate>
  <CharactersWithSpaces>14872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23</cp:revision>
  <cp:lastPrinted>2010-05-04T10:01:00Z</cp:lastPrinted>
  <dcterms:created xsi:type="dcterms:W3CDTF">2014-07-09T08:19:00Z</dcterms:created>
  <dcterms:modified xsi:type="dcterms:W3CDTF">2014-07-31T10:34:00Z</dcterms:modified>
</cp:coreProperties>
</file>